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F84" w:rsidRPr="00B07BB9" w:rsidRDefault="00D15F84" w:rsidP="005D5414">
      <w:pPr>
        <w:jc w:val="center"/>
        <w:rPr>
          <w:rFonts w:ascii="宋体" w:cs="宋体"/>
          <w:b/>
          <w:bCs/>
          <w:kern w:val="0"/>
          <w:sz w:val="40"/>
          <w:szCs w:val="24"/>
        </w:rPr>
      </w:pPr>
      <w:r w:rsidRPr="00B07BB9">
        <w:rPr>
          <w:rFonts w:ascii="宋体" w:hAnsi="宋体" w:cs="宋体" w:hint="eastAsia"/>
          <w:b/>
          <w:bCs/>
          <w:kern w:val="0"/>
          <w:sz w:val="40"/>
          <w:szCs w:val="24"/>
        </w:rPr>
        <w:t>宿迁力引实业有限公司产品信息</w:t>
      </w:r>
      <w:r>
        <w:rPr>
          <w:rFonts w:ascii="宋体" w:hAnsi="宋体" w:cs="宋体" w:hint="eastAsia"/>
          <w:b/>
          <w:bCs/>
          <w:kern w:val="0"/>
          <w:sz w:val="40"/>
          <w:szCs w:val="24"/>
        </w:rPr>
        <w:t>价</w:t>
      </w:r>
    </w:p>
    <w:tbl>
      <w:tblPr>
        <w:tblW w:w="9520" w:type="dxa"/>
        <w:tblInd w:w="-431" w:type="dxa"/>
        <w:tblLook w:val="00A0"/>
      </w:tblPr>
      <w:tblGrid>
        <w:gridCol w:w="541"/>
        <w:gridCol w:w="1341"/>
        <w:gridCol w:w="557"/>
        <w:gridCol w:w="1147"/>
        <w:gridCol w:w="1148"/>
        <w:gridCol w:w="860"/>
        <w:gridCol w:w="420"/>
        <w:gridCol w:w="2041"/>
        <w:gridCol w:w="319"/>
        <w:gridCol w:w="1146"/>
      </w:tblGrid>
      <w:tr w:rsidR="00D15F84" w:rsidRPr="002E1D2F" w:rsidTr="00DA150A">
        <w:trPr>
          <w:trHeight w:val="583"/>
        </w:trPr>
        <w:tc>
          <w:tcPr>
            <w:tcW w:w="4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机械连接预应力混凝土方桩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新产品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先张法部分预应力混凝土方桩</w:t>
            </w:r>
          </w:p>
        </w:tc>
      </w:tr>
      <w:tr w:rsidR="00D15F84" w:rsidRPr="002E1D2F" w:rsidTr="00DA150A">
        <w:trPr>
          <w:trHeight w:val="64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单价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（元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米）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单价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 xml:space="preserve">      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（元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米）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T-YRS300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135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PRS-300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145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145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155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T-YRS350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165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PRS-350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175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175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185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T-YRS400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195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PRS-400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205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215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225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T-YRS450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255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PRS-450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265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275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285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T-YRS500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315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PRS-500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325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335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345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T-YRS550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375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PRS-550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385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395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405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T-YRS600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455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PRS-600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465</w:t>
            </w:r>
          </w:p>
        </w:tc>
      </w:tr>
      <w:tr w:rsidR="00D15F84" w:rsidRPr="002E1D2F" w:rsidTr="00DA150A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475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485</w:t>
            </w:r>
          </w:p>
        </w:tc>
      </w:tr>
      <w:tr w:rsidR="00D15F84" w:rsidRPr="002E1D2F" w:rsidTr="00DA150A">
        <w:trPr>
          <w:trHeight w:val="31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D15F84" w:rsidRPr="002E1D2F" w:rsidTr="00DA150A">
        <w:trPr>
          <w:trHeight w:val="642"/>
        </w:trPr>
        <w:tc>
          <w:tcPr>
            <w:tcW w:w="4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混凝土方桩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混凝土管桩（苏</w:t>
            </w:r>
            <w:r w:rsidRPr="00605C8E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G03-2012</w:t>
            </w:r>
            <w:r w:rsidRPr="00605C8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 w:rsidR="00D15F84" w:rsidRPr="002E1D2F" w:rsidTr="00DA150A">
        <w:trPr>
          <w:trHeight w:val="671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静压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              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（元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米）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锤击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 xml:space="preserve">   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（元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米）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单价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（元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米）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85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95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PHC400(95)A-12</w:t>
            </w:r>
            <w:r w:rsidRPr="00605C8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125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115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PHC400(95)AB-12</w:t>
            </w:r>
            <w:r w:rsidRPr="00605C8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135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165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180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PHC500(100)A-12</w:t>
            </w:r>
            <w:r w:rsidRPr="00605C8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175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190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PHC500(100)AB</w:t>
            </w:r>
            <w:r w:rsidRPr="00605C8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185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210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PHC500(125)A</w:t>
            </w:r>
            <w:r w:rsidRPr="00605C8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190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185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PHC500(125)AB-12</w:t>
            </w:r>
            <w:r w:rsidRPr="00605C8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210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PHC600(110)A-12</w:t>
            </w:r>
            <w:r w:rsidRPr="00605C8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240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205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220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PHC600(110)AB-12</w:t>
            </w:r>
            <w:r w:rsidRPr="00605C8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260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230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PHC600(130)A-12</w:t>
            </w:r>
            <w:r w:rsidRPr="00605C8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290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PHC600(130)AB-12</w:t>
            </w:r>
            <w:r w:rsidRPr="00605C8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280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15F84" w:rsidRPr="00605C8E" w:rsidRDefault="00D15F84" w:rsidP="009B6194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 w:rsidRPr="00605C8E">
              <w:rPr>
                <w:rFonts w:ascii="宋体" w:hAnsi="宋体" w:cs="宋体" w:hint="eastAsia"/>
                <w:kern w:val="0"/>
                <w:sz w:val="20"/>
              </w:rPr>
              <w:t>注：</w:t>
            </w:r>
            <w:r w:rsidRPr="00605C8E">
              <w:rPr>
                <w:rFonts w:ascii="宋体" w:hAnsi="宋体" w:cs="宋体"/>
                <w:kern w:val="0"/>
                <w:sz w:val="20"/>
              </w:rPr>
              <w:t>10</w:t>
            </w:r>
            <w:r w:rsidRPr="00605C8E">
              <w:rPr>
                <w:rFonts w:ascii="宋体" w:hAnsi="宋体" w:cs="宋体" w:hint="eastAsia"/>
                <w:kern w:val="0"/>
                <w:sz w:val="20"/>
              </w:rPr>
              <w:t>米以下，</w:t>
            </w:r>
            <w:r w:rsidRPr="009B6194">
              <w:rPr>
                <w:rFonts w:ascii="宋体" w:hAnsi="宋体" w:cs="宋体" w:hint="eastAsia"/>
                <w:kern w:val="0"/>
                <w:sz w:val="20"/>
              </w:rPr>
              <w:t>每</w:t>
            </w:r>
            <w:r w:rsidRPr="00605C8E">
              <w:rPr>
                <w:rFonts w:ascii="宋体" w:hAnsi="宋体" w:cs="宋体" w:hint="eastAsia"/>
                <w:kern w:val="0"/>
                <w:sz w:val="20"/>
              </w:rPr>
              <w:t>短</w:t>
            </w:r>
            <w:r w:rsidRPr="00605C8E">
              <w:rPr>
                <w:rFonts w:ascii="宋体" w:hAnsi="宋体" w:cs="宋体"/>
                <w:kern w:val="0"/>
                <w:sz w:val="20"/>
              </w:rPr>
              <w:t>1</w:t>
            </w:r>
            <w:r w:rsidRPr="00605C8E">
              <w:rPr>
                <w:rFonts w:ascii="宋体" w:hAnsi="宋体" w:cs="宋体" w:hint="eastAsia"/>
                <w:kern w:val="0"/>
                <w:sz w:val="20"/>
              </w:rPr>
              <w:t>米增加</w:t>
            </w:r>
            <w:r w:rsidRPr="00605C8E">
              <w:rPr>
                <w:rFonts w:ascii="宋体" w:hAnsi="宋体" w:cs="宋体"/>
                <w:kern w:val="0"/>
                <w:sz w:val="20"/>
              </w:rPr>
              <w:t>10</w:t>
            </w:r>
            <w:r w:rsidRPr="00605C8E">
              <w:rPr>
                <w:rFonts w:ascii="宋体" w:hAnsi="宋体" w:cs="宋体" w:hint="eastAsia"/>
                <w:kern w:val="0"/>
                <w:sz w:val="20"/>
              </w:rPr>
              <w:t>元。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290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:rsidR="00D15F84" w:rsidRPr="002E1D2F" w:rsidRDefault="00D15F84" w:rsidP="000F71C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/>
            <w:tcBorders>
              <w:left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330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/>
            <w:tcBorders>
              <w:left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  <w:r w:rsidRPr="00605C8E"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360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restart"/>
            <w:tcBorders>
              <w:left w:val="nil"/>
              <w:right w:val="nil"/>
            </w:tcBorders>
            <w:shd w:val="clear" w:color="auto" w:fill="D0CECE"/>
            <w:noWrap/>
            <w:vAlign w:val="center"/>
          </w:tcPr>
          <w:p w:rsidR="00D15F84" w:rsidRPr="002E1D2F" w:rsidRDefault="00D15F84" w:rsidP="00AD1AE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6" type="#_x0000_t75" style="position:absolute;margin-left:125.2pt;margin-top:14.6pt;width:61.55pt;height:61.55pt;z-index:251658240;visibility:visible;mso-position-horizontal-relative:text;mso-position-vertical-relative:text">
                  <v:imagedata r:id="rId6" o:title=""/>
                </v:shape>
              </w:pict>
            </w:r>
            <w:r w:rsidRPr="002E1D2F">
              <w:rPr>
                <w:rFonts w:ascii="Times New Roman" w:hAnsi="Times New Roman" w:hint="eastAsia"/>
                <w:kern w:val="0"/>
                <w:sz w:val="20"/>
                <w:szCs w:val="20"/>
              </w:rPr>
              <w:t>地址：宿豫经济开发区力引路</w:t>
            </w:r>
            <w:r w:rsidRPr="002E1D2F"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 w:rsidRPr="002E1D2F">
              <w:rPr>
                <w:rFonts w:ascii="Times New Roman" w:hAnsi="Times New Roman" w:hint="eastAsia"/>
                <w:kern w:val="0"/>
                <w:sz w:val="20"/>
                <w:szCs w:val="20"/>
              </w:rPr>
              <w:t>号。</w:t>
            </w:r>
          </w:p>
          <w:p w:rsidR="00D15F84" w:rsidRPr="002E1D2F" w:rsidRDefault="00D15F84" w:rsidP="00AD1AE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2E1D2F">
              <w:rPr>
                <w:rFonts w:ascii="Times New Roman" w:hAnsi="Times New Roman" w:hint="eastAsia"/>
                <w:kern w:val="0"/>
                <w:sz w:val="20"/>
                <w:szCs w:val="20"/>
              </w:rPr>
              <w:t>电话：</w:t>
            </w:r>
            <w:r w:rsidRPr="002E1D2F">
              <w:rPr>
                <w:rFonts w:ascii="Times New Roman" w:hAnsi="Times New Roman"/>
                <w:kern w:val="0"/>
                <w:sz w:val="20"/>
                <w:szCs w:val="20"/>
              </w:rPr>
              <w:t>400-180-5018</w:t>
            </w:r>
          </w:p>
          <w:p w:rsidR="00D15F84" w:rsidRPr="002E1D2F" w:rsidRDefault="00D15F84" w:rsidP="00AD1AE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2E1D2F">
              <w:rPr>
                <w:rFonts w:ascii="Times New Roman" w:hAnsi="Times New Roman" w:hint="eastAsia"/>
                <w:kern w:val="0"/>
                <w:sz w:val="20"/>
                <w:szCs w:val="20"/>
              </w:rPr>
              <w:t>传真：</w:t>
            </w:r>
            <w:r w:rsidRPr="002E1D2F">
              <w:rPr>
                <w:rFonts w:ascii="Times New Roman" w:hAnsi="Times New Roman"/>
                <w:kern w:val="0"/>
                <w:sz w:val="20"/>
                <w:szCs w:val="20"/>
              </w:rPr>
              <w:t>0527-84757077</w:t>
            </w:r>
          </w:p>
          <w:p w:rsidR="00D15F84" w:rsidRPr="002E1D2F" w:rsidRDefault="00D15F84" w:rsidP="00AD1AE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2E1D2F">
              <w:rPr>
                <w:rFonts w:ascii="Times New Roman" w:hAnsi="Times New Roman" w:hint="eastAsia"/>
                <w:kern w:val="0"/>
                <w:sz w:val="20"/>
                <w:szCs w:val="20"/>
              </w:rPr>
              <w:t>网址：</w:t>
            </w:r>
            <w:hyperlink r:id="rId7" w:history="1">
              <w:r w:rsidRPr="002E1D2F">
                <w:rPr>
                  <w:rStyle w:val="Hyperlink"/>
                  <w:rFonts w:ascii="Times New Roman" w:hAnsi="Times New Roman"/>
                  <w:kern w:val="0"/>
                  <w:sz w:val="20"/>
                  <w:szCs w:val="20"/>
                </w:rPr>
                <w:t>www.jsliyin.com</w:t>
              </w:r>
            </w:hyperlink>
          </w:p>
          <w:p w:rsidR="00D15F84" w:rsidRPr="00605C8E" w:rsidRDefault="00D15F84" w:rsidP="00AD1AE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D1AEE">
              <w:rPr>
                <w:rFonts w:ascii="楷体" w:eastAsia="楷体" w:hAnsi="楷体" w:hint="eastAsia"/>
                <w:kern w:val="0"/>
                <w:sz w:val="20"/>
                <w:szCs w:val="20"/>
              </w:rPr>
              <w:t>了解详情关注微信公众号</w:t>
            </w:r>
            <w:r w:rsidRPr="002E1D2F">
              <w:rPr>
                <w:rFonts w:ascii="Times New Roman" w:hAnsi="Times New Roman" w:hint="eastAsia"/>
                <w:kern w:val="0"/>
                <w:sz w:val="20"/>
                <w:szCs w:val="20"/>
              </w:rPr>
              <w:t>：</w:t>
            </w: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380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/>
            <w:tcBorders>
              <w:left w:val="nil"/>
              <w:right w:val="nil"/>
            </w:tcBorders>
            <w:shd w:val="clear" w:color="auto" w:fill="D0CECE"/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D15F84" w:rsidRPr="002E1D2F" w:rsidTr="00DA150A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370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605C8E"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15F84" w:rsidRPr="00605C8E" w:rsidRDefault="00D15F84" w:rsidP="00605C8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D0CECE"/>
            <w:noWrap/>
            <w:vAlign w:val="center"/>
          </w:tcPr>
          <w:p w:rsidR="00D15F84" w:rsidRPr="00605C8E" w:rsidRDefault="00D15F84" w:rsidP="00605C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:rsidR="00D15F84" w:rsidRDefault="00D15F84" w:rsidP="00DA150A"/>
    <w:sectPr w:rsidR="00D15F84" w:rsidSect="00DA15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49" w:bottom="851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F84" w:rsidRDefault="00D15F84" w:rsidP="000B1578">
      <w:r>
        <w:separator/>
      </w:r>
    </w:p>
  </w:endnote>
  <w:endnote w:type="continuationSeparator" w:id="0">
    <w:p w:rsidR="00D15F84" w:rsidRDefault="00D15F84" w:rsidP="000B1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F84" w:rsidRDefault="00D15F8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F84" w:rsidRDefault="00D15F8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F84" w:rsidRDefault="00D15F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F84" w:rsidRDefault="00D15F84" w:rsidP="000B1578">
      <w:r>
        <w:separator/>
      </w:r>
    </w:p>
  </w:footnote>
  <w:footnote w:type="continuationSeparator" w:id="0">
    <w:p w:rsidR="00D15F84" w:rsidRDefault="00D15F84" w:rsidP="000B15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F84" w:rsidRDefault="00D15F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F84" w:rsidRDefault="00D15F84" w:rsidP="005D5414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F84" w:rsidRDefault="00D15F8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BB9"/>
    <w:rsid w:val="000B1578"/>
    <w:rsid w:val="000F71C0"/>
    <w:rsid w:val="002871F9"/>
    <w:rsid w:val="002E1D2F"/>
    <w:rsid w:val="002F15D6"/>
    <w:rsid w:val="005D5414"/>
    <w:rsid w:val="00605C8E"/>
    <w:rsid w:val="00610216"/>
    <w:rsid w:val="008C2283"/>
    <w:rsid w:val="009778D3"/>
    <w:rsid w:val="009B6194"/>
    <w:rsid w:val="00A94F89"/>
    <w:rsid w:val="00AC684C"/>
    <w:rsid w:val="00AD1AEE"/>
    <w:rsid w:val="00B07BB9"/>
    <w:rsid w:val="00D15F84"/>
    <w:rsid w:val="00DA150A"/>
    <w:rsid w:val="00E458B7"/>
    <w:rsid w:val="00E82FFD"/>
    <w:rsid w:val="00ED2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FF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F71C0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rsid w:val="000B15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157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1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157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96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jsliyin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1</Pages>
  <Words>195</Words>
  <Characters>1113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Hunter</dc:creator>
  <cp:keywords/>
  <dc:description/>
  <cp:lastModifiedBy>User</cp:lastModifiedBy>
  <cp:revision>16</cp:revision>
  <dcterms:created xsi:type="dcterms:W3CDTF">2015-06-29T09:23:00Z</dcterms:created>
  <dcterms:modified xsi:type="dcterms:W3CDTF">2015-07-14T02:45:00Z</dcterms:modified>
</cp:coreProperties>
</file>