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14A" w:rsidRDefault="0010714A">
      <w:pPr>
        <w:rPr>
          <w:sz w:val="36"/>
        </w:rPr>
      </w:pPr>
      <w:r w:rsidRPr="00A15B49">
        <w:rPr>
          <w:rFonts w:hint="eastAsia"/>
          <w:sz w:val="36"/>
        </w:rPr>
        <w:t>北京东方雨虹防水技术股份有限公司产品价格信息</w:t>
      </w: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4677"/>
        <w:gridCol w:w="851"/>
        <w:gridCol w:w="567"/>
        <w:gridCol w:w="992"/>
        <w:gridCol w:w="992"/>
      </w:tblGrid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4677" w:type="dxa"/>
          </w:tcPr>
          <w:p w:rsidR="0010714A" w:rsidRPr="001A70C8" w:rsidRDefault="0010714A" w:rsidP="0010714A">
            <w:pPr>
              <w:ind w:firstLineChars="600" w:firstLine="31680"/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材料名称及型号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厚度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18"/>
                <w:szCs w:val="21"/>
              </w:rPr>
              <w:t>材料价格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包装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18"/>
                <w:szCs w:val="21"/>
              </w:rPr>
            </w:pPr>
            <w:r w:rsidRPr="001A70C8">
              <w:rPr>
                <w:rFonts w:hint="eastAsia"/>
                <w:sz w:val="18"/>
                <w:szCs w:val="21"/>
              </w:rPr>
              <w:t>弹性体</w:t>
            </w:r>
            <w:r w:rsidRPr="001A70C8">
              <w:rPr>
                <w:sz w:val="18"/>
                <w:szCs w:val="21"/>
              </w:rPr>
              <w:t>SBS</w:t>
            </w:r>
            <w:r w:rsidRPr="001A70C8">
              <w:rPr>
                <w:rFonts w:hint="eastAsia"/>
                <w:sz w:val="18"/>
                <w:szCs w:val="21"/>
              </w:rPr>
              <w:t>改性沥青防水卷材（聚酯胎）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48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18"/>
                <w:szCs w:val="21"/>
              </w:rPr>
            </w:pPr>
            <w:r w:rsidRPr="001A70C8">
              <w:rPr>
                <w:rFonts w:hint="eastAsia"/>
                <w:sz w:val="18"/>
                <w:szCs w:val="21"/>
              </w:rPr>
              <w:t>弹性体</w:t>
            </w:r>
            <w:r w:rsidRPr="001A70C8">
              <w:rPr>
                <w:sz w:val="18"/>
                <w:szCs w:val="21"/>
              </w:rPr>
              <w:t>SBS</w:t>
            </w:r>
            <w:r w:rsidRPr="001A70C8">
              <w:rPr>
                <w:rFonts w:hint="eastAsia"/>
                <w:sz w:val="18"/>
                <w:szCs w:val="21"/>
              </w:rPr>
              <w:t>改性沥青防水卷材（聚酯胎）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55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18"/>
                <w:szCs w:val="21"/>
              </w:rPr>
            </w:pPr>
            <w:r w:rsidRPr="001A70C8">
              <w:rPr>
                <w:rFonts w:hint="eastAsia"/>
                <w:sz w:val="18"/>
                <w:szCs w:val="21"/>
              </w:rPr>
              <w:t>弹性体</w:t>
            </w:r>
            <w:r w:rsidRPr="001A70C8">
              <w:rPr>
                <w:sz w:val="18"/>
                <w:szCs w:val="21"/>
              </w:rPr>
              <w:t>SBS</w:t>
            </w:r>
            <w:r w:rsidRPr="001A70C8">
              <w:rPr>
                <w:rFonts w:hint="eastAsia"/>
                <w:sz w:val="18"/>
                <w:szCs w:val="21"/>
              </w:rPr>
              <w:t>改性沥青防水卷材（聚酯胎</w:t>
            </w:r>
            <w:r w:rsidRPr="001A70C8">
              <w:rPr>
                <w:sz w:val="18"/>
                <w:szCs w:val="21"/>
              </w:rPr>
              <w:t xml:space="preserve"> </w:t>
            </w:r>
            <w:r w:rsidRPr="001A70C8">
              <w:rPr>
                <w:rFonts w:hint="eastAsia"/>
                <w:sz w:val="18"/>
                <w:szCs w:val="21"/>
              </w:rPr>
              <w:t>细沙面）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50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18"/>
                <w:szCs w:val="21"/>
              </w:rPr>
            </w:pPr>
            <w:r w:rsidRPr="001A70C8">
              <w:rPr>
                <w:rFonts w:hint="eastAsia"/>
                <w:sz w:val="18"/>
                <w:szCs w:val="21"/>
              </w:rPr>
              <w:t>弹性体</w:t>
            </w:r>
            <w:r w:rsidRPr="001A70C8">
              <w:rPr>
                <w:sz w:val="18"/>
                <w:szCs w:val="21"/>
              </w:rPr>
              <w:t>SBS</w:t>
            </w:r>
            <w:r w:rsidRPr="001A70C8">
              <w:rPr>
                <w:rFonts w:hint="eastAsia"/>
                <w:sz w:val="18"/>
                <w:szCs w:val="21"/>
              </w:rPr>
              <w:t>改性沥青防水卷材（聚酯胎</w:t>
            </w:r>
            <w:r w:rsidRPr="001A70C8">
              <w:rPr>
                <w:sz w:val="18"/>
                <w:szCs w:val="21"/>
              </w:rPr>
              <w:t xml:space="preserve"> </w:t>
            </w:r>
            <w:r w:rsidRPr="001A70C8">
              <w:rPr>
                <w:rFonts w:hint="eastAsia"/>
                <w:sz w:val="18"/>
                <w:szCs w:val="21"/>
              </w:rPr>
              <w:t>细沙面）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57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18"/>
                <w:szCs w:val="21"/>
              </w:rPr>
            </w:pPr>
            <w:r w:rsidRPr="001A70C8">
              <w:rPr>
                <w:rFonts w:hint="eastAsia"/>
                <w:sz w:val="18"/>
                <w:szCs w:val="21"/>
              </w:rPr>
              <w:t>弹性体</w:t>
            </w:r>
            <w:r w:rsidRPr="001A70C8">
              <w:rPr>
                <w:sz w:val="18"/>
                <w:szCs w:val="21"/>
              </w:rPr>
              <w:t>SBS</w:t>
            </w:r>
            <w:r w:rsidRPr="001A70C8">
              <w:rPr>
                <w:rFonts w:hint="eastAsia"/>
                <w:sz w:val="18"/>
                <w:szCs w:val="21"/>
              </w:rPr>
              <w:t>改性沥青防水卷材（聚酯胎</w:t>
            </w:r>
            <w:r w:rsidRPr="001A70C8">
              <w:rPr>
                <w:sz w:val="18"/>
                <w:szCs w:val="21"/>
              </w:rPr>
              <w:t xml:space="preserve"> </w:t>
            </w:r>
            <w:r w:rsidRPr="001A70C8">
              <w:rPr>
                <w:rFonts w:hint="eastAsia"/>
                <w:sz w:val="18"/>
                <w:szCs w:val="21"/>
              </w:rPr>
              <w:t>页岩面）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52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6</w:t>
            </w:r>
          </w:p>
        </w:tc>
        <w:tc>
          <w:tcPr>
            <w:tcW w:w="4677" w:type="dxa"/>
          </w:tcPr>
          <w:p w:rsidR="0010714A" w:rsidRPr="001A70C8" w:rsidRDefault="0010714A" w:rsidP="00424329">
            <w:pPr>
              <w:rPr>
                <w:sz w:val="18"/>
                <w:szCs w:val="21"/>
              </w:rPr>
            </w:pPr>
            <w:r w:rsidRPr="001A70C8">
              <w:rPr>
                <w:rFonts w:hint="eastAsia"/>
                <w:sz w:val="18"/>
                <w:szCs w:val="21"/>
              </w:rPr>
              <w:t>弹性体</w:t>
            </w:r>
            <w:r w:rsidRPr="001A70C8">
              <w:rPr>
                <w:sz w:val="18"/>
                <w:szCs w:val="21"/>
              </w:rPr>
              <w:t>SBS</w:t>
            </w:r>
            <w:r w:rsidRPr="001A70C8">
              <w:rPr>
                <w:rFonts w:hint="eastAsia"/>
                <w:sz w:val="18"/>
                <w:szCs w:val="21"/>
              </w:rPr>
              <w:t>改性沥青防水卷材（聚酯胎</w:t>
            </w:r>
            <w:r w:rsidRPr="001A70C8">
              <w:rPr>
                <w:sz w:val="18"/>
                <w:szCs w:val="21"/>
              </w:rPr>
              <w:t xml:space="preserve"> </w:t>
            </w:r>
            <w:r w:rsidRPr="001A70C8">
              <w:rPr>
                <w:rFonts w:hint="eastAsia"/>
                <w:sz w:val="18"/>
                <w:szCs w:val="21"/>
              </w:rPr>
              <w:t>页岩面）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58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7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塑性体</w:t>
            </w:r>
            <w:r w:rsidRPr="001A70C8">
              <w:rPr>
                <w:sz w:val="20"/>
                <w:szCs w:val="21"/>
              </w:rPr>
              <w:t>APP</w:t>
            </w:r>
            <w:r w:rsidRPr="001A70C8">
              <w:rPr>
                <w:rFonts w:hint="eastAsia"/>
                <w:sz w:val="20"/>
                <w:szCs w:val="21"/>
              </w:rPr>
              <w:t>改性沥青防水卷材（聚酯胎）</w:t>
            </w:r>
            <w:r w:rsidRPr="001A70C8">
              <w:rPr>
                <w:sz w:val="20"/>
                <w:szCs w:val="21"/>
              </w:rPr>
              <w:t>I</w:t>
            </w:r>
            <w:r w:rsidRPr="001A70C8">
              <w:rPr>
                <w:rFonts w:hint="eastAsia"/>
                <w:sz w:val="20"/>
                <w:szCs w:val="21"/>
              </w:rPr>
              <w:t>型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42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8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塑性体</w:t>
            </w:r>
            <w:r w:rsidRPr="001A70C8">
              <w:rPr>
                <w:sz w:val="20"/>
                <w:szCs w:val="21"/>
              </w:rPr>
              <w:t>APP</w:t>
            </w:r>
            <w:r w:rsidRPr="001A70C8">
              <w:rPr>
                <w:rFonts w:hint="eastAsia"/>
                <w:sz w:val="20"/>
                <w:szCs w:val="21"/>
              </w:rPr>
              <w:t>改性沥青防水卷材（聚酯胎）</w:t>
            </w:r>
            <w:r w:rsidRPr="001A70C8">
              <w:rPr>
                <w:sz w:val="20"/>
                <w:szCs w:val="21"/>
              </w:rPr>
              <w:t>I</w:t>
            </w:r>
            <w:r w:rsidRPr="001A70C8">
              <w:rPr>
                <w:rFonts w:hint="eastAsia"/>
                <w:sz w:val="20"/>
                <w:szCs w:val="21"/>
              </w:rPr>
              <w:t>型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52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9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ARC-701</w:t>
            </w:r>
            <w:r w:rsidRPr="001A70C8">
              <w:rPr>
                <w:sz w:val="18"/>
                <w:szCs w:val="21"/>
              </w:rPr>
              <w:t xml:space="preserve"> SBS</w:t>
            </w:r>
            <w:r w:rsidRPr="001A70C8">
              <w:rPr>
                <w:rFonts w:hint="eastAsia"/>
                <w:sz w:val="18"/>
                <w:szCs w:val="21"/>
              </w:rPr>
              <w:t>改性沥青化学阻根防水卷材</w:t>
            </w:r>
            <w:r w:rsidRPr="001A70C8">
              <w:rPr>
                <w:rFonts w:hint="eastAsia"/>
                <w:sz w:val="20"/>
                <w:szCs w:val="21"/>
              </w:rPr>
              <w:t>（聚酯胎）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92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ARC-711</w:t>
            </w:r>
            <w:r w:rsidRPr="001A70C8">
              <w:rPr>
                <w:rFonts w:hint="eastAsia"/>
                <w:sz w:val="20"/>
                <w:szCs w:val="21"/>
              </w:rPr>
              <w:t>复合铜胎基耐根穿刺防水卷材（聚酯胎）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118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11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SAM-920</w:t>
            </w:r>
            <w:r w:rsidRPr="001A70C8">
              <w:rPr>
                <w:rFonts w:hint="eastAsia"/>
                <w:sz w:val="20"/>
                <w:szCs w:val="21"/>
              </w:rPr>
              <w:t>高分子自粘橡胶沥青防水卷材交叉层压膜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1.5mm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45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12</w:t>
            </w:r>
          </w:p>
        </w:tc>
        <w:tc>
          <w:tcPr>
            <w:tcW w:w="4677" w:type="dxa"/>
          </w:tcPr>
          <w:p w:rsidR="0010714A" w:rsidRPr="001A70C8" w:rsidRDefault="0010714A" w:rsidP="00413F6D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SAM-920</w:t>
            </w:r>
            <w:r w:rsidRPr="001A70C8">
              <w:rPr>
                <w:rFonts w:hint="eastAsia"/>
                <w:sz w:val="20"/>
                <w:szCs w:val="21"/>
              </w:rPr>
              <w:t>高分子自粘橡胶沥青防水卷材交叉层压膜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55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15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13</w:t>
            </w:r>
          </w:p>
        </w:tc>
        <w:tc>
          <w:tcPr>
            <w:tcW w:w="4677" w:type="dxa"/>
          </w:tcPr>
          <w:p w:rsidR="0010714A" w:rsidRPr="001A70C8" w:rsidRDefault="0010714A" w:rsidP="00184123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SAM-921</w:t>
            </w:r>
            <w:r w:rsidRPr="001A70C8">
              <w:rPr>
                <w:rFonts w:hint="eastAsia"/>
                <w:sz w:val="20"/>
                <w:szCs w:val="21"/>
              </w:rPr>
              <w:t>高分子湿铺法自粘沥青防水卷材</w:t>
            </w:r>
            <w:r w:rsidRPr="001A70C8">
              <w:rPr>
                <w:sz w:val="20"/>
                <w:szCs w:val="21"/>
              </w:rPr>
              <w:t>PET</w:t>
            </w:r>
            <w:r w:rsidRPr="001A70C8">
              <w:rPr>
                <w:rFonts w:hint="eastAsia"/>
                <w:sz w:val="20"/>
                <w:szCs w:val="21"/>
              </w:rPr>
              <w:t>膜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1.5mm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40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14</w:t>
            </w:r>
          </w:p>
        </w:tc>
        <w:tc>
          <w:tcPr>
            <w:tcW w:w="4677" w:type="dxa"/>
          </w:tcPr>
          <w:p w:rsidR="0010714A" w:rsidRPr="001A70C8" w:rsidRDefault="0010714A" w:rsidP="00184123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SAM-921</w:t>
            </w:r>
            <w:r w:rsidRPr="001A70C8">
              <w:rPr>
                <w:rFonts w:hint="eastAsia"/>
                <w:sz w:val="20"/>
                <w:szCs w:val="21"/>
              </w:rPr>
              <w:t>高分子湿铺法自粘沥青防水卷材</w:t>
            </w:r>
            <w:r w:rsidRPr="001A70C8">
              <w:rPr>
                <w:sz w:val="20"/>
                <w:szCs w:val="21"/>
              </w:rPr>
              <w:t>PET</w:t>
            </w:r>
            <w:r w:rsidRPr="001A70C8">
              <w:rPr>
                <w:rFonts w:hint="eastAsia"/>
                <w:sz w:val="20"/>
                <w:szCs w:val="21"/>
              </w:rPr>
              <w:t>膜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50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15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15</w:t>
            </w:r>
          </w:p>
        </w:tc>
        <w:tc>
          <w:tcPr>
            <w:tcW w:w="4677" w:type="dxa"/>
          </w:tcPr>
          <w:p w:rsidR="0010714A" w:rsidRPr="001A70C8" w:rsidRDefault="0010714A" w:rsidP="00413F6D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SAM-920</w:t>
            </w:r>
            <w:r w:rsidRPr="001A70C8">
              <w:rPr>
                <w:rFonts w:hint="eastAsia"/>
                <w:sz w:val="20"/>
                <w:szCs w:val="21"/>
              </w:rPr>
              <w:t>高分子自粘橡胶沥青防水卷材</w:t>
            </w:r>
            <w:r w:rsidRPr="001A70C8">
              <w:rPr>
                <w:sz w:val="20"/>
                <w:szCs w:val="21"/>
              </w:rPr>
              <w:t>PET</w:t>
            </w:r>
            <w:r w:rsidRPr="001A70C8">
              <w:rPr>
                <w:rFonts w:hint="eastAsia"/>
                <w:sz w:val="20"/>
                <w:szCs w:val="21"/>
              </w:rPr>
              <w:t>膜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1.5mm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42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16</w:t>
            </w:r>
          </w:p>
        </w:tc>
        <w:tc>
          <w:tcPr>
            <w:tcW w:w="4677" w:type="dxa"/>
          </w:tcPr>
          <w:p w:rsidR="0010714A" w:rsidRPr="001A70C8" w:rsidRDefault="0010714A" w:rsidP="00413F6D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SAM-920</w:t>
            </w:r>
            <w:r w:rsidRPr="001A70C8">
              <w:rPr>
                <w:rFonts w:hint="eastAsia"/>
                <w:sz w:val="20"/>
                <w:szCs w:val="21"/>
              </w:rPr>
              <w:t>高分子自粘橡胶沥青防水卷材</w:t>
            </w:r>
            <w:r w:rsidRPr="001A70C8">
              <w:rPr>
                <w:sz w:val="20"/>
                <w:szCs w:val="21"/>
              </w:rPr>
              <w:t>PET</w:t>
            </w:r>
            <w:r w:rsidRPr="001A70C8">
              <w:rPr>
                <w:rFonts w:hint="eastAsia"/>
                <w:sz w:val="20"/>
                <w:szCs w:val="21"/>
              </w:rPr>
              <w:t>膜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52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15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17</w:t>
            </w:r>
          </w:p>
        </w:tc>
        <w:tc>
          <w:tcPr>
            <w:tcW w:w="4677" w:type="dxa"/>
          </w:tcPr>
          <w:p w:rsidR="0010714A" w:rsidRPr="001A70C8" w:rsidRDefault="0010714A" w:rsidP="00184123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SAM-921</w:t>
            </w:r>
            <w:r w:rsidRPr="001A70C8">
              <w:rPr>
                <w:rFonts w:hint="eastAsia"/>
                <w:sz w:val="20"/>
                <w:szCs w:val="21"/>
              </w:rPr>
              <w:t>高分子自粘橡胶沥青防水卷材交叉层压膜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1.5mm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43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18</w:t>
            </w:r>
          </w:p>
        </w:tc>
        <w:tc>
          <w:tcPr>
            <w:tcW w:w="4677" w:type="dxa"/>
          </w:tcPr>
          <w:p w:rsidR="0010714A" w:rsidRPr="001A70C8" w:rsidRDefault="0010714A" w:rsidP="00184123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SAM-921</w:t>
            </w:r>
            <w:r w:rsidRPr="001A70C8">
              <w:rPr>
                <w:rFonts w:hint="eastAsia"/>
                <w:sz w:val="20"/>
                <w:szCs w:val="21"/>
              </w:rPr>
              <w:t>高分子自粘橡胶沥青防水卷材交叉层压膜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52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15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19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SAM-980</w:t>
            </w:r>
            <w:r w:rsidRPr="001A70C8">
              <w:rPr>
                <w:rFonts w:hint="eastAsia"/>
                <w:sz w:val="20"/>
                <w:szCs w:val="21"/>
              </w:rPr>
              <w:t>自粘聚合物改性沥青防水卷材（聚酯胎）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48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20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SAM-980</w:t>
            </w:r>
            <w:r w:rsidRPr="001A70C8">
              <w:rPr>
                <w:rFonts w:hint="eastAsia"/>
                <w:sz w:val="20"/>
                <w:szCs w:val="21"/>
              </w:rPr>
              <w:t>自粘聚合物改性沥青防水卷材（聚酯胎）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4.0mm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58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10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21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HDPE</w:t>
            </w:r>
            <w:r w:rsidRPr="001A70C8">
              <w:rPr>
                <w:rFonts w:hint="eastAsia"/>
                <w:sz w:val="20"/>
                <w:szCs w:val="21"/>
              </w:rPr>
              <w:t>高密度聚乙烯反应粘胶膜防水卷材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1.2mm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80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24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22</w:t>
            </w:r>
          </w:p>
        </w:tc>
        <w:tc>
          <w:tcPr>
            <w:tcW w:w="4677" w:type="dxa"/>
          </w:tcPr>
          <w:p w:rsidR="0010714A" w:rsidRPr="001A70C8" w:rsidRDefault="0010714A" w:rsidP="00413F6D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HDPE</w:t>
            </w:r>
            <w:r w:rsidRPr="001A70C8">
              <w:rPr>
                <w:rFonts w:hint="eastAsia"/>
                <w:sz w:val="20"/>
                <w:szCs w:val="21"/>
              </w:rPr>
              <w:t>高密度聚乙烯反应粘胶膜防水卷材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1.5mm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85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24</w:t>
            </w:r>
            <w:r w:rsidRPr="001A70C8">
              <w:rPr>
                <w:rFonts w:hint="eastAsia"/>
                <w:sz w:val="20"/>
                <w:szCs w:val="21"/>
              </w:rPr>
              <w:t>㎡</w:t>
            </w:r>
            <w:r w:rsidRPr="001A70C8">
              <w:rPr>
                <w:sz w:val="20"/>
                <w:szCs w:val="21"/>
              </w:rPr>
              <w:t>/</w:t>
            </w:r>
            <w:r w:rsidRPr="001A70C8">
              <w:rPr>
                <w:rFonts w:hint="eastAsia"/>
                <w:sz w:val="20"/>
                <w:szCs w:val="21"/>
              </w:rPr>
              <w:t>卷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23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TPO</w:t>
            </w:r>
            <w:r w:rsidRPr="001A70C8">
              <w:rPr>
                <w:rFonts w:hint="eastAsia"/>
                <w:sz w:val="20"/>
                <w:szCs w:val="21"/>
              </w:rPr>
              <w:t>热塑性聚烯烃防水卷材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1.2mm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88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见包装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24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TPO</w:t>
            </w:r>
            <w:r w:rsidRPr="001A70C8">
              <w:rPr>
                <w:rFonts w:hint="eastAsia"/>
                <w:sz w:val="20"/>
                <w:szCs w:val="21"/>
              </w:rPr>
              <w:t>热塑性聚烯烃防水卷材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1.5mm</w:t>
            </w: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㎡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98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rFonts w:hint="eastAsia"/>
                <w:sz w:val="20"/>
                <w:szCs w:val="21"/>
              </w:rPr>
              <w:t>见包装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25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HCA-101</w:t>
            </w:r>
            <w:r w:rsidRPr="001A70C8">
              <w:rPr>
                <w:rFonts w:hint="eastAsia"/>
                <w:sz w:val="20"/>
                <w:szCs w:val="21"/>
              </w:rPr>
              <w:t>高弹厚质丙烯酸酯防水涂料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kg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16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25kg/</w:t>
            </w:r>
            <w:r w:rsidRPr="001A70C8">
              <w:rPr>
                <w:rFonts w:hint="eastAsia"/>
                <w:sz w:val="20"/>
                <w:szCs w:val="21"/>
              </w:rPr>
              <w:t>桶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26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HCA-108</w:t>
            </w:r>
            <w:r w:rsidRPr="001A70C8">
              <w:rPr>
                <w:rFonts w:hint="eastAsia"/>
                <w:sz w:val="20"/>
                <w:szCs w:val="21"/>
              </w:rPr>
              <w:t>屋面丙烯酸高弹防水涂料（可外露）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Kg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32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20kg/</w:t>
            </w:r>
            <w:r w:rsidRPr="001A70C8">
              <w:rPr>
                <w:rFonts w:hint="eastAsia"/>
                <w:sz w:val="20"/>
                <w:szCs w:val="21"/>
              </w:rPr>
              <w:t>桶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27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JSA-101</w:t>
            </w:r>
            <w:r w:rsidRPr="001A70C8">
              <w:rPr>
                <w:rFonts w:hint="eastAsia"/>
                <w:sz w:val="20"/>
                <w:szCs w:val="21"/>
              </w:rPr>
              <w:t>聚合物水泥防水涂料</w:t>
            </w:r>
            <w:r w:rsidRPr="001A70C8">
              <w:rPr>
                <w:sz w:val="20"/>
                <w:szCs w:val="21"/>
              </w:rPr>
              <w:t>I</w:t>
            </w:r>
            <w:r w:rsidRPr="001A70C8">
              <w:rPr>
                <w:rFonts w:hint="eastAsia"/>
                <w:sz w:val="20"/>
                <w:szCs w:val="21"/>
              </w:rPr>
              <w:t>型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Kg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15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36kg/</w:t>
            </w:r>
            <w:r w:rsidRPr="001A70C8">
              <w:rPr>
                <w:rFonts w:hint="eastAsia"/>
                <w:sz w:val="20"/>
                <w:szCs w:val="21"/>
              </w:rPr>
              <w:t>组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28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JSA-101</w:t>
            </w:r>
            <w:r w:rsidRPr="001A70C8">
              <w:rPr>
                <w:rFonts w:hint="eastAsia"/>
                <w:sz w:val="20"/>
                <w:szCs w:val="21"/>
              </w:rPr>
              <w:t>聚合物水泥防水涂料</w:t>
            </w:r>
            <w:r w:rsidRPr="001A70C8">
              <w:rPr>
                <w:sz w:val="20"/>
                <w:szCs w:val="21"/>
              </w:rPr>
              <w:t>II</w:t>
            </w:r>
            <w:r w:rsidRPr="001A70C8">
              <w:rPr>
                <w:rFonts w:hint="eastAsia"/>
                <w:sz w:val="20"/>
                <w:szCs w:val="21"/>
              </w:rPr>
              <w:t>型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Kg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13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44kg/</w:t>
            </w:r>
            <w:r w:rsidRPr="001A70C8">
              <w:rPr>
                <w:rFonts w:hint="eastAsia"/>
                <w:sz w:val="20"/>
                <w:szCs w:val="21"/>
              </w:rPr>
              <w:t>组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29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SPU-301</w:t>
            </w:r>
            <w:r w:rsidRPr="001A70C8">
              <w:rPr>
                <w:rFonts w:hint="eastAsia"/>
                <w:sz w:val="20"/>
                <w:szCs w:val="21"/>
              </w:rPr>
              <w:t>单组份纯聚氨酯防水涂料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Kg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25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20kg/</w:t>
            </w:r>
            <w:r w:rsidRPr="001A70C8">
              <w:rPr>
                <w:rFonts w:hint="eastAsia"/>
                <w:sz w:val="20"/>
                <w:szCs w:val="21"/>
              </w:rPr>
              <w:t>桶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30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SPU-311</w:t>
            </w:r>
            <w:r w:rsidRPr="001A70C8">
              <w:rPr>
                <w:rFonts w:hint="eastAsia"/>
                <w:sz w:val="20"/>
                <w:szCs w:val="21"/>
              </w:rPr>
              <w:t>双组份纯聚氨酯防水涂料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Kg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22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27kg/</w:t>
            </w:r>
            <w:r w:rsidRPr="001A70C8">
              <w:rPr>
                <w:rFonts w:hint="eastAsia"/>
                <w:sz w:val="20"/>
                <w:szCs w:val="21"/>
              </w:rPr>
              <w:t>桶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31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PCC-501</w:t>
            </w:r>
            <w:r w:rsidRPr="001A70C8">
              <w:rPr>
                <w:rFonts w:hint="eastAsia"/>
                <w:sz w:val="20"/>
                <w:szCs w:val="21"/>
              </w:rPr>
              <w:t>水泥基渗透结晶防水涂料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Kg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18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15kg/</w:t>
            </w:r>
            <w:r w:rsidRPr="001A70C8">
              <w:rPr>
                <w:rFonts w:hint="eastAsia"/>
                <w:sz w:val="20"/>
                <w:szCs w:val="21"/>
              </w:rPr>
              <w:t>桶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32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PMC-421</w:t>
            </w:r>
            <w:r w:rsidRPr="001A70C8">
              <w:rPr>
                <w:rFonts w:hint="eastAsia"/>
                <w:sz w:val="20"/>
                <w:szCs w:val="21"/>
              </w:rPr>
              <w:t>防水灰浆（刚性）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Kg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9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75kg/</w:t>
            </w:r>
            <w:r w:rsidRPr="001A70C8">
              <w:rPr>
                <w:rFonts w:hint="eastAsia"/>
                <w:sz w:val="20"/>
                <w:szCs w:val="21"/>
              </w:rPr>
              <w:t>组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33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PBC-328TZH</w:t>
            </w:r>
            <w:r w:rsidRPr="001A70C8">
              <w:rPr>
                <w:rFonts w:hint="eastAsia"/>
                <w:sz w:val="20"/>
                <w:szCs w:val="21"/>
              </w:rPr>
              <w:t>特种非固化橡胶沥青防水涂料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Kg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19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20kg/</w:t>
            </w:r>
            <w:r w:rsidRPr="001A70C8">
              <w:rPr>
                <w:rFonts w:hint="eastAsia"/>
                <w:sz w:val="20"/>
                <w:szCs w:val="21"/>
              </w:rPr>
              <w:t>桶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34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BCS-231</w:t>
            </w:r>
            <w:r w:rsidRPr="001A70C8">
              <w:rPr>
                <w:rFonts w:hint="eastAsia"/>
                <w:sz w:val="20"/>
                <w:szCs w:val="21"/>
              </w:rPr>
              <w:t>溶剂型橡胶沥青防水涂料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Kg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20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50kg/</w:t>
            </w:r>
            <w:r w:rsidRPr="001A70C8">
              <w:rPr>
                <w:rFonts w:hint="eastAsia"/>
                <w:sz w:val="20"/>
                <w:szCs w:val="21"/>
              </w:rPr>
              <w:t>桶</w:t>
            </w:r>
          </w:p>
        </w:tc>
      </w:tr>
      <w:tr w:rsidR="0010714A" w:rsidRPr="001A70C8" w:rsidTr="001A70C8">
        <w:tc>
          <w:tcPr>
            <w:tcW w:w="534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35</w:t>
            </w:r>
          </w:p>
        </w:tc>
        <w:tc>
          <w:tcPr>
            <w:tcW w:w="467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BCW-221</w:t>
            </w:r>
            <w:r w:rsidRPr="001A70C8">
              <w:rPr>
                <w:rFonts w:hint="eastAsia"/>
                <w:sz w:val="20"/>
                <w:szCs w:val="21"/>
              </w:rPr>
              <w:t>水性橡胶沥青防水涂料</w:t>
            </w:r>
          </w:p>
        </w:tc>
        <w:tc>
          <w:tcPr>
            <w:tcW w:w="851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</w:p>
        </w:tc>
        <w:tc>
          <w:tcPr>
            <w:tcW w:w="567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Kg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22</w:t>
            </w:r>
          </w:p>
        </w:tc>
        <w:tc>
          <w:tcPr>
            <w:tcW w:w="992" w:type="dxa"/>
          </w:tcPr>
          <w:p w:rsidR="0010714A" w:rsidRPr="001A70C8" w:rsidRDefault="0010714A">
            <w:pPr>
              <w:rPr>
                <w:sz w:val="20"/>
                <w:szCs w:val="21"/>
              </w:rPr>
            </w:pPr>
            <w:r w:rsidRPr="001A70C8">
              <w:rPr>
                <w:sz w:val="20"/>
                <w:szCs w:val="21"/>
              </w:rPr>
              <w:t>50kg/</w:t>
            </w:r>
            <w:r w:rsidRPr="001A70C8">
              <w:rPr>
                <w:rFonts w:hint="eastAsia"/>
                <w:sz w:val="20"/>
                <w:szCs w:val="21"/>
              </w:rPr>
              <w:t>桶</w:t>
            </w:r>
          </w:p>
        </w:tc>
      </w:tr>
    </w:tbl>
    <w:p w:rsidR="0010714A" w:rsidRDefault="0010714A">
      <w:pPr>
        <w:rPr>
          <w:sz w:val="20"/>
          <w:szCs w:val="21"/>
        </w:rPr>
      </w:pPr>
      <w:r>
        <w:rPr>
          <w:rFonts w:hint="eastAsia"/>
          <w:sz w:val="20"/>
          <w:szCs w:val="21"/>
        </w:rPr>
        <w:t>亚洲最大防水系统服务商</w:t>
      </w:r>
      <w:r>
        <w:rPr>
          <w:sz w:val="20"/>
          <w:szCs w:val="21"/>
        </w:rPr>
        <w:t xml:space="preserve">  </w:t>
      </w:r>
      <w:r>
        <w:rPr>
          <w:rFonts w:hint="eastAsia"/>
          <w:sz w:val="20"/>
          <w:szCs w:val="21"/>
        </w:rPr>
        <w:t>中国防水行业唯一上市公司</w:t>
      </w:r>
      <w:r>
        <w:rPr>
          <w:sz w:val="20"/>
          <w:szCs w:val="21"/>
        </w:rPr>
        <w:t xml:space="preserve"> </w:t>
      </w:r>
      <w:r>
        <w:rPr>
          <w:rFonts w:hint="eastAsia"/>
          <w:sz w:val="20"/>
          <w:szCs w:val="21"/>
        </w:rPr>
        <w:t>股票简称</w:t>
      </w:r>
      <w:r>
        <w:rPr>
          <w:sz w:val="20"/>
          <w:szCs w:val="21"/>
        </w:rPr>
        <w:t>:</w:t>
      </w:r>
      <w:r>
        <w:rPr>
          <w:rFonts w:hint="eastAsia"/>
          <w:sz w:val="20"/>
          <w:szCs w:val="21"/>
        </w:rPr>
        <w:t>东方雨虹</w:t>
      </w:r>
      <w:r>
        <w:rPr>
          <w:sz w:val="20"/>
          <w:szCs w:val="21"/>
        </w:rPr>
        <w:t xml:space="preserve"> </w:t>
      </w:r>
      <w:r>
        <w:rPr>
          <w:rFonts w:hint="eastAsia"/>
          <w:sz w:val="20"/>
          <w:szCs w:val="21"/>
        </w:rPr>
        <w:t>股票代码：</w:t>
      </w:r>
      <w:r>
        <w:rPr>
          <w:sz w:val="20"/>
          <w:szCs w:val="21"/>
        </w:rPr>
        <w:t>002271</w:t>
      </w:r>
    </w:p>
    <w:p w:rsidR="0010714A" w:rsidRDefault="0010714A">
      <w:pPr>
        <w:rPr>
          <w:sz w:val="20"/>
          <w:szCs w:val="21"/>
        </w:rPr>
      </w:pPr>
      <w:r>
        <w:rPr>
          <w:rFonts w:hint="eastAsia"/>
          <w:sz w:val="20"/>
          <w:szCs w:val="21"/>
        </w:rPr>
        <w:t>公司网址：</w:t>
      </w:r>
      <w:hyperlink r:id="rId6" w:history="1">
        <w:r w:rsidRPr="00123D81">
          <w:rPr>
            <w:rStyle w:val="Hyperlink"/>
            <w:sz w:val="20"/>
            <w:szCs w:val="21"/>
          </w:rPr>
          <w:t>http://www.yuhong.com.cn</w:t>
        </w:r>
      </w:hyperlink>
      <w:r>
        <w:rPr>
          <w:sz w:val="20"/>
          <w:szCs w:val="21"/>
        </w:rPr>
        <w:t xml:space="preserve">  </w:t>
      </w:r>
      <w:r>
        <w:rPr>
          <w:rFonts w:hint="eastAsia"/>
          <w:sz w:val="20"/>
          <w:szCs w:val="21"/>
        </w:rPr>
        <w:t>客服电话：</w:t>
      </w:r>
      <w:r>
        <w:rPr>
          <w:sz w:val="20"/>
          <w:szCs w:val="21"/>
        </w:rPr>
        <w:t>400-779-1975</w:t>
      </w:r>
    </w:p>
    <w:p w:rsidR="0010714A" w:rsidRPr="006A3D41" w:rsidRDefault="0010714A">
      <w:pPr>
        <w:rPr>
          <w:sz w:val="20"/>
          <w:szCs w:val="21"/>
        </w:rPr>
      </w:pPr>
      <w:r>
        <w:rPr>
          <w:rFonts w:hint="eastAsia"/>
          <w:sz w:val="20"/>
          <w:szCs w:val="21"/>
        </w:rPr>
        <w:t>陈先生：</w:t>
      </w:r>
      <w:r>
        <w:rPr>
          <w:sz w:val="20"/>
          <w:szCs w:val="21"/>
        </w:rPr>
        <w:t xml:space="preserve">18360119998               </w:t>
      </w:r>
      <w:r>
        <w:rPr>
          <w:rFonts w:hint="eastAsia"/>
          <w:sz w:val="20"/>
          <w:szCs w:val="21"/>
        </w:rPr>
        <w:t>张先生：</w:t>
      </w:r>
      <w:r>
        <w:rPr>
          <w:sz w:val="20"/>
          <w:szCs w:val="21"/>
        </w:rPr>
        <w:t>18136331333</w:t>
      </w:r>
    </w:p>
    <w:sectPr w:rsidR="0010714A" w:rsidRPr="006A3D41" w:rsidSect="00FF15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14A" w:rsidRDefault="0010714A" w:rsidP="0047181B">
      <w:r>
        <w:separator/>
      </w:r>
    </w:p>
  </w:endnote>
  <w:endnote w:type="continuationSeparator" w:id="0">
    <w:p w:rsidR="0010714A" w:rsidRDefault="0010714A" w:rsidP="00471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14A" w:rsidRDefault="001071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14A" w:rsidRDefault="0010714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14A" w:rsidRDefault="001071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14A" w:rsidRDefault="0010714A" w:rsidP="0047181B">
      <w:r>
        <w:separator/>
      </w:r>
    </w:p>
  </w:footnote>
  <w:footnote w:type="continuationSeparator" w:id="0">
    <w:p w:rsidR="0010714A" w:rsidRDefault="0010714A" w:rsidP="00471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14A" w:rsidRDefault="001071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14A" w:rsidRDefault="0010714A" w:rsidP="00661708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14A" w:rsidRDefault="0010714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B49"/>
    <w:rsid w:val="00025909"/>
    <w:rsid w:val="00046F73"/>
    <w:rsid w:val="00066435"/>
    <w:rsid w:val="00080AF3"/>
    <w:rsid w:val="00080BB1"/>
    <w:rsid w:val="00086A88"/>
    <w:rsid w:val="000900E8"/>
    <w:rsid w:val="000958B8"/>
    <w:rsid w:val="00095F87"/>
    <w:rsid w:val="000A0FCB"/>
    <w:rsid w:val="000B657E"/>
    <w:rsid w:val="000C1667"/>
    <w:rsid w:val="000C2BB2"/>
    <w:rsid w:val="000E1BE6"/>
    <w:rsid w:val="000F5CC5"/>
    <w:rsid w:val="00105394"/>
    <w:rsid w:val="0010714A"/>
    <w:rsid w:val="001133D3"/>
    <w:rsid w:val="00123D81"/>
    <w:rsid w:val="00170A95"/>
    <w:rsid w:val="00174821"/>
    <w:rsid w:val="00184123"/>
    <w:rsid w:val="00186A3F"/>
    <w:rsid w:val="001A0E33"/>
    <w:rsid w:val="001A70C8"/>
    <w:rsid w:val="001B2938"/>
    <w:rsid w:val="001B7ABD"/>
    <w:rsid w:val="001D6390"/>
    <w:rsid w:val="001E0CAB"/>
    <w:rsid w:val="001E5A18"/>
    <w:rsid w:val="002110ED"/>
    <w:rsid w:val="00233B25"/>
    <w:rsid w:val="00237032"/>
    <w:rsid w:val="00252394"/>
    <w:rsid w:val="002537B1"/>
    <w:rsid w:val="00260CEA"/>
    <w:rsid w:val="00272E3A"/>
    <w:rsid w:val="00283585"/>
    <w:rsid w:val="002944B5"/>
    <w:rsid w:val="00294FF2"/>
    <w:rsid w:val="002976CF"/>
    <w:rsid w:val="002D4378"/>
    <w:rsid w:val="002F4449"/>
    <w:rsid w:val="00365587"/>
    <w:rsid w:val="0039383E"/>
    <w:rsid w:val="003A6720"/>
    <w:rsid w:val="003C214C"/>
    <w:rsid w:val="003C4E0F"/>
    <w:rsid w:val="003D0A49"/>
    <w:rsid w:val="003F0C44"/>
    <w:rsid w:val="003F4CD7"/>
    <w:rsid w:val="003F5945"/>
    <w:rsid w:val="0040684B"/>
    <w:rsid w:val="0040775D"/>
    <w:rsid w:val="00413F6D"/>
    <w:rsid w:val="00424329"/>
    <w:rsid w:val="004263EA"/>
    <w:rsid w:val="00426FC2"/>
    <w:rsid w:val="00447192"/>
    <w:rsid w:val="00451380"/>
    <w:rsid w:val="0047181B"/>
    <w:rsid w:val="004D3CF4"/>
    <w:rsid w:val="004E1FAE"/>
    <w:rsid w:val="004F1FD0"/>
    <w:rsid w:val="004F68E2"/>
    <w:rsid w:val="00533D21"/>
    <w:rsid w:val="005524D9"/>
    <w:rsid w:val="00584A1D"/>
    <w:rsid w:val="00592516"/>
    <w:rsid w:val="005B25B0"/>
    <w:rsid w:val="005B2986"/>
    <w:rsid w:val="005C36E1"/>
    <w:rsid w:val="005D1300"/>
    <w:rsid w:val="005D1CED"/>
    <w:rsid w:val="005F08AC"/>
    <w:rsid w:val="005F6331"/>
    <w:rsid w:val="00602803"/>
    <w:rsid w:val="00614D71"/>
    <w:rsid w:val="00661708"/>
    <w:rsid w:val="00661902"/>
    <w:rsid w:val="00676A4F"/>
    <w:rsid w:val="006A3D41"/>
    <w:rsid w:val="006D6780"/>
    <w:rsid w:val="00746C8A"/>
    <w:rsid w:val="00755DCB"/>
    <w:rsid w:val="007662BF"/>
    <w:rsid w:val="007829E5"/>
    <w:rsid w:val="007B1AE7"/>
    <w:rsid w:val="007B2E01"/>
    <w:rsid w:val="007B32B4"/>
    <w:rsid w:val="007D14F3"/>
    <w:rsid w:val="007D601F"/>
    <w:rsid w:val="007D7971"/>
    <w:rsid w:val="007E5660"/>
    <w:rsid w:val="00802831"/>
    <w:rsid w:val="00844559"/>
    <w:rsid w:val="00857C4A"/>
    <w:rsid w:val="00861D42"/>
    <w:rsid w:val="00864056"/>
    <w:rsid w:val="0086427F"/>
    <w:rsid w:val="00877829"/>
    <w:rsid w:val="008906A1"/>
    <w:rsid w:val="00894607"/>
    <w:rsid w:val="008B0B9F"/>
    <w:rsid w:val="008E2E99"/>
    <w:rsid w:val="008E5573"/>
    <w:rsid w:val="008E7712"/>
    <w:rsid w:val="008F011D"/>
    <w:rsid w:val="0096440A"/>
    <w:rsid w:val="0097483C"/>
    <w:rsid w:val="009807E9"/>
    <w:rsid w:val="00995FD6"/>
    <w:rsid w:val="009A26E0"/>
    <w:rsid w:val="009D06FC"/>
    <w:rsid w:val="009E4A51"/>
    <w:rsid w:val="00A01B3D"/>
    <w:rsid w:val="00A10F26"/>
    <w:rsid w:val="00A1250F"/>
    <w:rsid w:val="00A1420F"/>
    <w:rsid w:val="00A15B49"/>
    <w:rsid w:val="00A212FB"/>
    <w:rsid w:val="00A337DE"/>
    <w:rsid w:val="00A5532C"/>
    <w:rsid w:val="00A55542"/>
    <w:rsid w:val="00A60F4D"/>
    <w:rsid w:val="00A812B2"/>
    <w:rsid w:val="00AA124A"/>
    <w:rsid w:val="00AB0D02"/>
    <w:rsid w:val="00AC500E"/>
    <w:rsid w:val="00AD1355"/>
    <w:rsid w:val="00B84B54"/>
    <w:rsid w:val="00BA0242"/>
    <w:rsid w:val="00BA1348"/>
    <w:rsid w:val="00BD065D"/>
    <w:rsid w:val="00BE31F6"/>
    <w:rsid w:val="00C036F3"/>
    <w:rsid w:val="00C22E25"/>
    <w:rsid w:val="00C577EB"/>
    <w:rsid w:val="00C63FF0"/>
    <w:rsid w:val="00C83219"/>
    <w:rsid w:val="00C92732"/>
    <w:rsid w:val="00D21464"/>
    <w:rsid w:val="00D33D0F"/>
    <w:rsid w:val="00D372A6"/>
    <w:rsid w:val="00D50453"/>
    <w:rsid w:val="00D573FE"/>
    <w:rsid w:val="00D73F3C"/>
    <w:rsid w:val="00D92F56"/>
    <w:rsid w:val="00D956DD"/>
    <w:rsid w:val="00DA1516"/>
    <w:rsid w:val="00DA523C"/>
    <w:rsid w:val="00DA713E"/>
    <w:rsid w:val="00DB18AF"/>
    <w:rsid w:val="00DC774F"/>
    <w:rsid w:val="00DD3435"/>
    <w:rsid w:val="00DE3605"/>
    <w:rsid w:val="00DE4087"/>
    <w:rsid w:val="00DE7DE9"/>
    <w:rsid w:val="00E14DA3"/>
    <w:rsid w:val="00E440AB"/>
    <w:rsid w:val="00E44771"/>
    <w:rsid w:val="00E76B23"/>
    <w:rsid w:val="00E925C1"/>
    <w:rsid w:val="00EB1ACB"/>
    <w:rsid w:val="00EE02B6"/>
    <w:rsid w:val="00F67F35"/>
    <w:rsid w:val="00F80A1E"/>
    <w:rsid w:val="00F90AF3"/>
    <w:rsid w:val="00FA1369"/>
    <w:rsid w:val="00FA75FB"/>
    <w:rsid w:val="00FA7CC3"/>
    <w:rsid w:val="00FF1576"/>
    <w:rsid w:val="00FF2C64"/>
    <w:rsid w:val="00FF3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57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15B49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71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7181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71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7181B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47181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uhong.com.cn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253</Words>
  <Characters>1446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北京东方雨虹防水技术股份有限公司产品价格信息</dc:title>
  <dc:subject/>
  <dc:creator>陈霆</dc:creator>
  <cp:keywords/>
  <dc:description/>
  <cp:lastModifiedBy>User</cp:lastModifiedBy>
  <cp:revision>2</cp:revision>
  <dcterms:created xsi:type="dcterms:W3CDTF">2017-03-10T07:34:00Z</dcterms:created>
  <dcterms:modified xsi:type="dcterms:W3CDTF">2017-03-10T07:34:00Z</dcterms:modified>
</cp:coreProperties>
</file>