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168" w:rsidRPr="00E61D00" w:rsidRDefault="00366168" w:rsidP="00366168">
      <w:pPr>
        <w:ind w:firstLineChars="350" w:firstLine="31680"/>
        <w:rPr>
          <w:rFonts w:ascii="仿宋" w:eastAsia="仿宋" w:hAnsi="仿宋"/>
          <w:sz w:val="28"/>
          <w:szCs w:val="28"/>
        </w:rPr>
      </w:pPr>
      <w:r w:rsidRPr="00E61D00"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/>
          <w:sz w:val="28"/>
          <w:szCs w:val="28"/>
        </w:rPr>
        <w:t>4</w:t>
      </w:r>
      <w:r w:rsidRPr="00E61D00">
        <w:rPr>
          <w:rFonts w:ascii="仿宋" w:eastAsia="仿宋" w:hAnsi="仿宋" w:hint="eastAsia"/>
          <w:sz w:val="28"/>
          <w:szCs w:val="28"/>
        </w:rPr>
        <w:t>：</w:t>
      </w:r>
    </w:p>
    <w:p w:rsidR="00366168" w:rsidRPr="00953F3F" w:rsidRDefault="00366168" w:rsidP="00953F3F">
      <w:pPr>
        <w:jc w:val="center"/>
        <w:rPr>
          <w:rFonts w:ascii="黑体" w:eastAsia="黑体" w:hAnsi="黑体" w:cs="宋体"/>
          <w:color w:val="000000"/>
          <w:kern w:val="0"/>
          <w:sz w:val="36"/>
          <w:szCs w:val="36"/>
        </w:rPr>
      </w:pPr>
      <w:r>
        <w:rPr>
          <w:rFonts w:ascii="黑体" w:eastAsia="黑体" w:hAnsi="黑体" w:cs="宋体"/>
          <w:color w:val="000000"/>
          <w:kern w:val="0"/>
          <w:sz w:val="36"/>
          <w:szCs w:val="36"/>
          <w:u w:val="single"/>
        </w:rPr>
        <w:t xml:space="preserve">          </w:t>
      </w:r>
      <w:r w:rsidRPr="00AD1363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市</w:t>
      </w:r>
      <w:r>
        <w:rPr>
          <w:rFonts w:ascii="黑体" w:eastAsia="黑体" w:hAnsi="黑体" w:cs="宋体"/>
          <w:color w:val="000000"/>
          <w:kern w:val="0"/>
          <w:sz w:val="36"/>
          <w:szCs w:val="36"/>
        </w:rPr>
        <w:t>2015</w:t>
      </w:r>
      <w:r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年江苏省工程造价</w:t>
      </w:r>
      <w:r w:rsidRPr="00953F3F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技能竞赛</w:t>
      </w:r>
      <w:r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省</w:t>
      </w:r>
      <w:r w:rsidRPr="00953F3F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级</w:t>
      </w:r>
      <w:r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竞赛</w:t>
      </w:r>
      <w:r w:rsidRPr="00953F3F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选手名单登记表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3118"/>
        <w:gridCol w:w="1276"/>
        <w:gridCol w:w="851"/>
        <w:gridCol w:w="2693"/>
        <w:gridCol w:w="2126"/>
        <w:gridCol w:w="2126"/>
        <w:gridCol w:w="1134"/>
      </w:tblGrid>
      <w:tr w:rsidR="00366168" w:rsidTr="008C7436">
        <w:trPr>
          <w:trHeight w:val="725"/>
        </w:trPr>
        <w:tc>
          <w:tcPr>
            <w:tcW w:w="851" w:type="dxa"/>
            <w:vAlign w:val="center"/>
          </w:tcPr>
          <w:p w:rsidR="00366168" w:rsidRPr="00E61D00" w:rsidRDefault="00366168" w:rsidP="00A124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3118" w:type="dxa"/>
            <w:vAlign w:val="center"/>
          </w:tcPr>
          <w:p w:rsidR="00366168" w:rsidRPr="00E61D00" w:rsidRDefault="00366168" w:rsidP="00BB1BF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单</w:t>
            </w:r>
            <w:r w:rsidRPr="00E61D00"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位</w:t>
            </w:r>
          </w:p>
        </w:tc>
        <w:tc>
          <w:tcPr>
            <w:tcW w:w="127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姓名</w:t>
            </w:r>
          </w:p>
        </w:tc>
        <w:tc>
          <w:tcPr>
            <w:tcW w:w="851" w:type="dxa"/>
            <w:vAlign w:val="center"/>
          </w:tcPr>
          <w:p w:rsidR="00366168" w:rsidRPr="00E61D00" w:rsidRDefault="00366168" w:rsidP="00A124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性别</w:t>
            </w:r>
          </w:p>
        </w:tc>
        <w:tc>
          <w:tcPr>
            <w:tcW w:w="2693" w:type="dxa"/>
            <w:vAlign w:val="center"/>
          </w:tcPr>
          <w:p w:rsidR="00366168" w:rsidRPr="00E61D00" w:rsidRDefault="00366168" w:rsidP="00A124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身份证号</w:t>
            </w: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造价员证书号</w:t>
            </w: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选手</w:t>
            </w: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联系电话</w:t>
            </w:r>
          </w:p>
        </w:tc>
        <w:tc>
          <w:tcPr>
            <w:tcW w:w="1134" w:type="dxa"/>
            <w:vAlign w:val="center"/>
          </w:tcPr>
          <w:p w:rsidR="00366168" w:rsidRPr="00E61D00" w:rsidRDefault="00366168" w:rsidP="00A1242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 w:rsidRPr="00E61D00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备注</w:t>
            </w:r>
          </w:p>
        </w:tc>
      </w:tr>
      <w:tr w:rsidR="00366168" w:rsidTr="00AD1363">
        <w:trPr>
          <w:trHeight w:val="570"/>
        </w:trPr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1D00">
              <w:rPr>
                <w:rFonts w:ascii="仿宋" w:eastAsia="仿宋" w:hAnsi="仿宋"/>
                <w:sz w:val="28"/>
                <w:szCs w:val="28"/>
              </w:rPr>
              <w:t>1</w:t>
            </w:r>
          </w:p>
        </w:tc>
        <w:tc>
          <w:tcPr>
            <w:tcW w:w="3118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66168" w:rsidRPr="00E61D00" w:rsidRDefault="00366168" w:rsidP="00B7038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选手</w:t>
            </w:r>
          </w:p>
        </w:tc>
      </w:tr>
      <w:tr w:rsidR="00366168" w:rsidTr="00AD1363">
        <w:trPr>
          <w:trHeight w:val="570"/>
        </w:trPr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1D00">
              <w:rPr>
                <w:rFonts w:ascii="仿宋" w:eastAsia="仿宋" w:hAnsi="仿宋"/>
                <w:sz w:val="28"/>
                <w:szCs w:val="28"/>
              </w:rPr>
              <w:t>2</w:t>
            </w:r>
          </w:p>
        </w:tc>
        <w:tc>
          <w:tcPr>
            <w:tcW w:w="3118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66168" w:rsidRPr="00E61D00" w:rsidRDefault="00366168" w:rsidP="00B7038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选手</w:t>
            </w:r>
          </w:p>
        </w:tc>
      </w:tr>
      <w:tr w:rsidR="00366168" w:rsidTr="00AD1363">
        <w:trPr>
          <w:trHeight w:val="570"/>
        </w:trPr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1D00">
              <w:rPr>
                <w:rFonts w:ascii="仿宋" w:eastAsia="仿宋" w:hAnsi="仿宋"/>
                <w:sz w:val="28"/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66168" w:rsidRPr="00E61D00" w:rsidRDefault="00366168" w:rsidP="00B7038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选手</w:t>
            </w:r>
          </w:p>
        </w:tc>
      </w:tr>
      <w:tr w:rsidR="00366168" w:rsidTr="00620DE9">
        <w:trPr>
          <w:trHeight w:val="570"/>
        </w:trPr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1D00">
              <w:rPr>
                <w:rFonts w:ascii="仿宋" w:eastAsia="仿宋" w:hAnsi="仿宋"/>
                <w:sz w:val="28"/>
                <w:szCs w:val="28"/>
              </w:rPr>
              <w:t>4</w:t>
            </w:r>
          </w:p>
        </w:tc>
        <w:tc>
          <w:tcPr>
            <w:tcW w:w="3118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6168" w:rsidRDefault="00366168" w:rsidP="00B70386">
            <w:pPr>
              <w:jc w:val="center"/>
            </w:pPr>
            <w:r w:rsidRPr="009811A8">
              <w:rPr>
                <w:rFonts w:ascii="仿宋" w:eastAsia="仿宋" w:hAnsi="仿宋" w:hint="eastAsia"/>
                <w:sz w:val="28"/>
                <w:szCs w:val="28"/>
              </w:rPr>
              <w:t>选手</w:t>
            </w:r>
          </w:p>
        </w:tc>
      </w:tr>
      <w:tr w:rsidR="00366168" w:rsidTr="00620DE9">
        <w:trPr>
          <w:trHeight w:val="570"/>
        </w:trPr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61D00">
              <w:rPr>
                <w:rFonts w:ascii="仿宋" w:eastAsia="仿宋" w:hAnsi="仿宋"/>
                <w:sz w:val="28"/>
                <w:szCs w:val="28"/>
              </w:rPr>
              <w:t>5</w:t>
            </w:r>
          </w:p>
        </w:tc>
        <w:tc>
          <w:tcPr>
            <w:tcW w:w="3118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6168" w:rsidRDefault="00366168" w:rsidP="00B70386">
            <w:pPr>
              <w:jc w:val="center"/>
            </w:pPr>
            <w:r w:rsidRPr="009811A8">
              <w:rPr>
                <w:rFonts w:ascii="仿宋" w:eastAsia="仿宋" w:hAnsi="仿宋" w:hint="eastAsia"/>
                <w:sz w:val="28"/>
                <w:szCs w:val="28"/>
              </w:rPr>
              <w:t>选手</w:t>
            </w:r>
          </w:p>
        </w:tc>
      </w:tr>
      <w:tr w:rsidR="00366168" w:rsidTr="00620DE9">
        <w:trPr>
          <w:trHeight w:val="570"/>
        </w:trPr>
        <w:tc>
          <w:tcPr>
            <w:tcW w:w="851" w:type="dxa"/>
            <w:vAlign w:val="center"/>
          </w:tcPr>
          <w:p w:rsidR="00366168" w:rsidRPr="00E61D00" w:rsidRDefault="00366168" w:rsidP="00B7038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</w:p>
        </w:tc>
        <w:tc>
          <w:tcPr>
            <w:tcW w:w="3118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6168" w:rsidRDefault="00366168" w:rsidP="00B70386">
            <w:pPr>
              <w:jc w:val="center"/>
            </w:pPr>
            <w:r w:rsidRPr="009811A8">
              <w:rPr>
                <w:rFonts w:ascii="仿宋" w:eastAsia="仿宋" w:hAnsi="仿宋" w:hint="eastAsia"/>
                <w:sz w:val="28"/>
                <w:szCs w:val="28"/>
              </w:rPr>
              <w:t>选手</w:t>
            </w:r>
          </w:p>
        </w:tc>
      </w:tr>
      <w:tr w:rsidR="00366168" w:rsidTr="00620DE9">
        <w:trPr>
          <w:trHeight w:val="570"/>
        </w:trPr>
        <w:tc>
          <w:tcPr>
            <w:tcW w:w="851" w:type="dxa"/>
            <w:vAlign w:val="center"/>
          </w:tcPr>
          <w:p w:rsidR="00366168" w:rsidRPr="00E61D00" w:rsidRDefault="00366168" w:rsidP="00B7038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7</w:t>
            </w:r>
          </w:p>
        </w:tc>
        <w:tc>
          <w:tcPr>
            <w:tcW w:w="3118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6168" w:rsidRDefault="00366168" w:rsidP="00B70386">
            <w:pPr>
              <w:jc w:val="center"/>
            </w:pPr>
            <w:r w:rsidRPr="009811A8">
              <w:rPr>
                <w:rFonts w:ascii="仿宋" w:eastAsia="仿宋" w:hAnsi="仿宋" w:hint="eastAsia"/>
                <w:sz w:val="28"/>
                <w:szCs w:val="28"/>
              </w:rPr>
              <w:t>选手</w:t>
            </w:r>
          </w:p>
        </w:tc>
      </w:tr>
      <w:tr w:rsidR="00366168" w:rsidTr="00620DE9">
        <w:trPr>
          <w:trHeight w:val="570"/>
        </w:trPr>
        <w:tc>
          <w:tcPr>
            <w:tcW w:w="851" w:type="dxa"/>
            <w:vAlign w:val="center"/>
          </w:tcPr>
          <w:p w:rsidR="00366168" w:rsidRPr="00E61D00" w:rsidRDefault="00366168" w:rsidP="00B7038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8</w:t>
            </w:r>
          </w:p>
        </w:tc>
        <w:tc>
          <w:tcPr>
            <w:tcW w:w="3118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6168" w:rsidRDefault="00366168" w:rsidP="00B70386">
            <w:pPr>
              <w:jc w:val="center"/>
            </w:pPr>
            <w:r w:rsidRPr="009811A8">
              <w:rPr>
                <w:rFonts w:ascii="仿宋" w:eastAsia="仿宋" w:hAnsi="仿宋" w:hint="eastAsia"/>
                <w:sz w:val="28"/>
                <w:szCs w:val="28"/>
              </w:rPr>
              <w:t>选手</w:t>
            </w:r>
          </w:p>
        </w:tc>
      </w:tr>
      <w:tr w:rsidR="00366168" w:rsidTr="00620DE9">
        <w:trPr>
          <w:trHeight w:val="570"/>
        </w:trPr>
        <w:tc>
          <w:tcPr>
            <w:tcW w:w="851" w:type="dxa"/>
            <w:vAlign w:val="center"/>
          </w:tcPr>
          <w:p w:rsidR="00366168" w:rsidRPr="00E61D00" w:rsidRDefault="00366168" w:rsidP="00B7038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9</w:t>
            </w:r>
          </w:p>
        </w:tc>
        <w:tc>
          <w:tcPr>
            <w:tcW w:w="3118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6168" w:rsidRDefault="00366168" w:rsidP="00B70386">
            <w:pPr>
              <w:jc w:val="center"/>
            </w:pPr>
            <w:r w:rsidRPr="009811A8">
              <w:rPr>
                <w:rFonts w:ascii="仿宋" w:eastAsia="仿宋" w:hAnsi="仿宋" w:hint="eastAsia"/>
                <w:sz w:val="28"/>
                <w:szCs w:val="28"/>
              </w:rPr>
              <w:t>选手</w:t>
            </w:r>
          </w:p>
        </w:tc>
      </w:tr>
      <w:tr w:rsidR="00366168" w:rsidTr="00620DE9">
        <w:trPr>
          <w:trHeight w:val="570"/>
        </w:trPr>
        <w:tc>
          <w:tcPr>
            <w:tcW w:w="851" w:type="dxa"/>
            <w:vAlign w:val="center"/>
          </w:tcPr>
          <w:p w:rsidR="00366168" w:rsidRPr="00E61D00" w:rsidRDefault="00366168" w:rsidP="00B7038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10</w:t>
            </w:r>
          </w:p>
        </w:tc>
        <w:tc>
          <w:tcPr>
            <w:tcW w:w="3118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</w:tcPr>
          <w:p w:rsidR="00366168" w:rsidRDefault="00366168" w:rsidP="00B70386">
            <w:pPr>
              <w:jc w:val="center"/>
            </w:pPr>
            <w:r w:rsidRPr="009811A8">
              <w:rPr>
                <w:rFonts w:ascii="仿宋" w:eastAsia="仿宋" w:hAnsi="仿宋" w:hint="eastAsia"/>
                <w:sz w:val="28"/>
                <w:szCs w:val="28"/>
              </w:rPr>
              <w:t>选手</w:t>
            </w:r>
          </w:p>
        </w:tc>
      </w:tr>
      <w:tr w:rsidR="00366168" w:rsidTr="00620DE9">
        <w:trPr>
          <w:trHeight w:val="570"/>
        </w:trPr>
        <w:tc>
          <w:tcPr>
            <w:tcW w:w="851" w:type="dxa"/>
            <w:vAlign w:val="center"/>
          </w:tcPr>
          <w:p w:rsidR="00366168" w:rsidRPr="00E61D00" w:rsidRDefault="00366168" w:rsidP="00B7038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11</w:t>
            </w:r>
          </w:p>
        </w:tc>
        <w:tc>
          <w:tcPr>
            <w:tcW w:w="3118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66168" w:rsidRPr="00E61D00" w:rsidRDefault="00366168" w:rsidP="00B7038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领队</w:t>
            </w:r>
          </w:p>
        </w:tc>
      </w:tr>
      <w:tr w:rsidR="00366168" w:rsidTr="00620DE9">
        <w:trPr>
          <w:trHeight w:val="570"/>
        </w:trPr>
        <w:tc>
          <w:tcPr>
            <w:tcW w:w="851" w:type="dxa"/>
            <w:vAlign w:val="center"/>
          </w:tcPr>
          <w:p w:rsidR="00366168" w:rsidRPr="00E61D00" w:rsidRDefault="00366168" w:rsidP="00B7038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12</w:t>
            </w:r>
          </w:p>
        </w:tc>
        <w:tc>
          <w:tcPr>
            <w:tcW w:w="3118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366168" w:rsidRPr="00E61D00" w:rsidRDefault="00366168" w:rsidP="00A1242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66168" w:rsidRPr="00E61D00" w:rsidRDefault="00366168" w:rsidP="00B7038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联络员</w:t>
            </w:r>
          </w:p>
        </w:tc>
      </w:tr>
    </w:tbl>
    <w:p w:rsidR="00366168" w:rsidRDefault="00366168"/>
    <w:sectPr w:rsidR="00366168" w:rsidSect="006867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168" w:rsidRDefault="00366168" w:rsidP="0068670E">
      <w:r>
        <w:separator/>
      </w:r>
    </w:p>
  </w:endnote>
  <w:endnote w:type="continuationSeparator" w:id="0">
    <w:p w:rsidR="00366168" w:rsidRDefault="00366168" w:rsidP="00686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168" w:rsidRDefault="003661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168" w:rsidRDefault="0036616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168" w:rsidRDefault="003661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168" w:rsidRDefault="00366168" w:rsidP="0068670E">
      <w:r>
        <w:separator/>
      </w:r>
    </w:p>
  </w:footnote>
  <w:footnote w:type="continuationSeparator" w:id="0">
    <w:p w:rsidR="00366168" w:rsidRDefault="00366168" w:rsidP="006867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168" w:rsidRDefault="003661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168" w:rsidRDefault="00366168" w:rsidP="008C743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168" w:rsidRDefault="0036616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70E"/>
    <w:rsid w:val="0004598E"/>
    <w:rsid w:val="0011215A"/>
    <w:rsid w:val="00174AF1"/>
    <w:rsid w:val="0018456F"/>
    <w:rsid w:val="002176F9"/>
    <w:rsid w:val="00366168"/>
    <w:rsid w:val="00386EC8"/>
    <w:rsid w:val="003D43ED"/>
    <w:rsid w:val="00405275"/>
    <w:rsid w:val="0041764F"/>
    <w:rsid w:val="00435C21"/>
    <w:rsid w:val="00441D65"/>
    <w:rsid w:val="00536560"/>
    <w:rsid w:val="005A033A"/>
    <w:rsid w:val="00620DE9"/>
    <w:rsid w:val="0068670E"/>
    <w:rsid w:val="006924FE"/>
    <w:rsid w:val="006C2130"/>
    <w:rsid w:val="006E5989"/>
    <w:rsid w:val="006E5A78"/>
    <w:rsid w:val="0076782E"/>
    <w:rsid w:val="00780753"/>
    <w:rsid w:val="007D64B4"/>
    <w:rsid w:val="007E6A37"/>
    <w:rsid w:val="00831A2B"/>
    <w:rsid w:val="008621F1"/>
    <w:rsid w:val="00874525"/>
    <w:rsid w:val="008C380D"/>
    <w:rsid w:val="008C7436"/>
    <w:rsid w:val="00930B56"/>
    <w:rsid w:val="00953F3F"/>
    <w:rsid w:val="009811A8"/>
    <w:rsid w:val="009B19B8"/>
    <w:rsid w:val="009B6FD3"/>
    <w:rsid w:val="00A12424"/>
    <w:rsid w:val="00A518D9"/>
    <w:rsid w:val="00A901C7"/>
    <w:rsid w:val="00AD1363"/>
    <w:rsid w:val="00B70386"/>
    <w:rsid w:val="00B7296B"/>
    <w:rsid w:val="00BB1BFE"/>
    <w:rsid w:val="00BE7E2F"/>
    <w:rsid w:val="00D34351"/>
    <w:rsid w:val="00D4038F"/>
    <w:rsid w:val="00D761B8"/>
    <w:rsid w:val="00DD7033"/>
    <w:rsid w:val="00E03940"/>
    <w:rsid w:val="00E25ED1"/>
    <w:rsid w:val="00E61D00"/>
    <w:rsid w:val="00EC389D"/>
    <w:rsid w:val="00F75ED0"/>
    <w:rsid w:val="00FA177C"/>
    <w:rsid w:val="00FE5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1B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86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670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86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670E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locked/>
    <w:rsid w:val="00FE54D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43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34</Words>
  <Characters>195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admin</cp:lastModifiedBy>
  <cp:revision>20</cp:revision>
  <dcterms:created xsi:type="dcterms:W3CDTF">2015-05-22T07:45:00Z</dcterms:created>
  <dcterms:modified xsi:type="dcterms:W3CDTF">2015-05-25T09:45:00Z</dcterms:modified>
</cp:coreProperties>
</file>