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D6" w:rsidRPr="00E61D00" w:rsidRDefault="00AC0CD6" w:rsidP="00AC0CD6">
      <w:pPr>
        <w:ind w:firstLineChars="350" w:firstLine="31680"/>
        <w:rPr>
          <w:rFonts w:ascii="仿宋" w:eastAsia="仿宋" w:hAnsi="仿宋"/>
          <w:sz w:val="28"/>
          <w:szCs w:val="28"/>
        </w:rPr>
      </w:pPr>
      <w:r w:rsidRPr="00E61D00">
        <w:rPr>
          <w:rFonts w:ascii="仿宋" w:eastAsia="仿宋" w:hAnsi="仿宋" w:hint="eastAsia"/>
          <w:sz w:val="28"/>
          <w:szCs w:val="28"/>
        </w:rPr>
        <w:t>附件</w:t>
      </w:r>
      <w:r w:rsidRPr="00E61D00">
        <w:rPr>
          <w:rFonts w:ascii="仿宋" w:eastAsia="仿宋" w:hAnsi="仿宋"/>
          <w:sz w:val="28"/>
          <w:szCs w:val="28"/>
        </w:rPr>
        <w:t>2</w:t>
      </w:r>
      <w:r w:rsidRPr="00E61D00">
        <w:rPr>
          <w:rFonts w:ascii="仿宋" w:eastAsia="仿宋" w:hAnsi="仿宋" w:hint="eastAsia"/>
          <w:sz w:val="28"/>
          <w:szCs w:val="28"/>
        </w:rPr>
        <w:t>：</w:t>
      </w:r>
    </w:p>
    <w:p w:rsidR="00AC0CD6" w:rsidRPr="00953F3F" w:rsidRDefault="00AC0CD6" w:rsidP="00953F3F">
      <w:pPr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>
        <w:rPr>
          <w:rFonts w:ascii="黑体" w:eastAsia="黑体" w:hAnsi="黑体" w:cs="宋体"/>
          <w:color w:val="000000"/>
          <w:kern w:val="0"/>
          <w:sz w:val="36"/>
          <w:szCs w:val="36"/>
          <w:u w:val="single"/>
        </w:rPr>
        <w:t xml:space="preserve">          </w:t>
      </w:r>
      <w:r w:rsidRPr="00AD136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市</w:t>
      </w:r>
      <w:r>
        <w:rPr>
          <w:rFonts w:ascii="黑体" w:eastAsia="黑体" w:hAnsi="黑体" w:cs="宋体"/>
          <w:color w:val="000000"/>
          <w:kern w:val="0"/>
          <w:sz w:val="36"/>
          <w:szCs w:val="36"/>
        </w:rPr>
        <w:t>2015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年江苏省工程造价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技能竞赛市级选拔赛选手名单登记表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118"/>
        <w:gridCol w:w="1276"/>
        <w:gridCol w:w="851"/>
        <w:gridCol w:w="2693"/>
        <w:gridCol w:w="2126"/>
        <w:gridCol w:w="2126"/>
        <w:gridCol w:w="1134"/>
      </w:tblGrid>
      <w:tr w:rsidR="00AC0CD6" w:rsidTr="00B431E2">
        <w:trPr>
          <w:trHeight w:val="725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BB1B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单</w:t>
            </w:r>
            <w:r w:rsidRPr="00E61D00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身份证号</w:t>
            </w: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造价员证书号</w:t>
            </w: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选手</w:t>
            </w: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C0CD6" w:rsidTr="00AD1363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C0CD6" w:rsidTr="00AD1363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C0CD6" w:rsidTr="00AD1363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C0CD6" w:rsidTr="00EB67DF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542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57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EB67DF">
        <w:trPr>
          <w:trHeight w:val="204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0CD6" w:rsidRDefault="00AC0CD6" w:rsidP="00172228">
            <w:pPr>
              <w:jc w:val="center"/>
            </w:pPr>
          </w:p>
        </w:tc>
      </w:tr>
      <w:tr w:rsidR="00AC0CD6" w:rsidTr="00B431E2">
        <w:trPr>
          <w:trHeight w:val="210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C0CD6" w:rsidTr="00AD1363">
        <w:trPr>
          <w:trHeight w:val="405"/>
        </w:trPr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0CD6" w:rsidRPr="00E61D00" w:rsidRDefault="00AC0CD6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C0CD6" w:rsidRDefault="00AC0CD6"/>
    <w:sectPr w:rsidR="00AC0CD6" w:rsidSect="006867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CD6" w:rsidRDefault="00AC0CD6" w:rsidP="0068670E">
      <w:r>
        <w:separator/>
      </w:r>
    </w:p>
  </w:endnote>
  <w:endnote w:type="continuationSeparator" w:id="0">
    <w:p w:rsidR="00AC0CD6" w:rsidRDefault="00AC0CD6" w:rsidP="00686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CD6" w:rsidRDefault="00AC0CD6" w:rsidP="0068670E">
      <w:r>
        <w:separator/>
      </w:r>
    </w:p>
  </w:footnote>
  <w:footnote w:type="continuationSeparator" w:id="0">
    <w:p w:rsidR="00AC0CD6" w:rsidRDefault="00AC0CD6" w:rsidP="00686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 w:rsidP="00B431E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D6" w:rsidRDefault="00AC0C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70E"/>
    <w:rsid w:val="0011215A"/>
    <w:rsid w:val="00172228"/>
    <w:rsid w:val="00174AF1"/>
    <w:rsid w:val="00386EC8"/>
    <w:rsid w:val="003D43ED"/>
    <w:rsid w:val="00405275"/>
    <w:rsid w:val="0041764F"/>
    <w:rsid w:val="00435C21"/>
    <w:rsid w:val="00441D65"/>
    <w:rsid w:val="005A033A"/>
    <w:rsid w:val="005F09C9"/>
    <w:rsid w:val="0068670E"/>
    <w:rsid w:val="006C2130"/>
    <w:rsid w:val="006E5989"/>
    <w:rsid w:val="007403DA"/>
    <w:rsid w:val="0076782E"/>
    <w:rsid w:val="00780753"/>
    <w:rsid w:val="007E6A37"/>
    <w:rsid w:val="00831A2B"/>
    <w:rsid w:val="008621F1"/>
    <w:rsid w:val="00874525"/>
    <w:rsid w:val="00930B56"/>
    <w:rsid w:val="00953F3F"/>
    <w:rsid w:val="009B19B8"/>
    <w:rsid w:val="009B6FD3"/>
    <w:rsid w:val="00A12424"/>
    <w:rsid w:val="00A518D9"/>
    <w:rsid w:val="00AC0CD6"/>
    <w:rsid w:val="00AD1363"/>
    <w:rsid w:val="00B431E2"/>
    <w:rsid w:val="00BB1BFE"/>
    <w:rsid w:val="00BE7E2F"/>
    <w:rsid w:val="00C15096"/>
    <w:rsid w:val="00D34351"/>
    <w:rsid w:val="00D4038F"/>
    <w:rsid w:val="00D761B8"/>
    <w:rsid w:val="00DD7033"/>
    <w:rsid w:val="00E00456"/>
    <w:rsid w:val="00E25ED1"/>
    <w:rsid w:val="00E61D00"/>
    <w:rsid w:val="00EB67DF"/>
    <w:rsid w:val="00EC389D"/>
    <w:rsid w:val="00F65E3A"/>
    <w:rsid w:val="00F75ED0"/>
    <w:rsid w:val="00FE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1B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6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67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6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670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FE54D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29</Words>
  <Characters>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20</cp:revision>
  <dcterms:created xsi:type="dcterms:W3CDTF">2015-05-22T07:45:00Z</dcterms:created>
  <dcterms:modified xsi:type="dcterms:W3CDTF">2015-05-25T09:41:00Z</dcterms:modified>
</cp:coreProperties>
</file>