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107" w:rsidRPr="00985E8A" w:rsidRDefault="00016107" w:rsidP="00EC63D5">
      <w:pPr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 w:rsidRPr="00985E8A">
        <w:rPr>
          <w:rFonts w:ascii="仿宋" w:eastAsia="仿宋" w:hAnsi="仿宋" w:hint="eastAsia"/>
          <w:color w:val="000000"/>
          <w:kern w:val="0"/>
          <w:sz w:val="28"/>
          <w:szCs w:val="28"/>
        </w:rPr>
        <w:t>附件</w:t>
      </w:r>
      <w:r>
        <w:rPr>
          <w:rFonts w:ascii="仿宋" w:eastAsia="仿宋" w:hAnsi="仿宋"/>
          <w:color w:val="000000"/>
          <w:kern w:val="0"/>
          <w:sz w:val="28"/>
          <w:szCs w:val="28"/>
        </w:rPr>
        <w:t>1</w:t>
      </w:r>
      <w:r w:rsidRPr="00985E8A">
        <w:rPr>
          <w:rFonts w:ascii="仿宋" w:eastAsia="仿宋" w:hAnsi="仿宋"/>
          <w:color w:val="000000"/>
          <w:kern w:val="0"/>
          <w:sz w:val="28"/>
          <w:szCs w:val="28"/>
        </w:rPr>
        <w:t>:</w:t>
      </w:r>
    </w:p>
    <w:p w:rsidR="00016107" w:rsidRDefault="00016107" w:rsidP="00EC63D5">
      <w:pPr>
        <w:jc w:val="center"/>
        <w:rPr>
          <w:rFonts w:ascii="黑体" w:eastAsia="黑体" w:hAnsi="黑体"/>
          <w:color w:val="000000"/>
          <w:kern w:val="0"/>
          <w:sz w:val="36"/>
          <w:szCs w:val="36"/>
        </w:rPr>
      </w:pPr>
      <w:r w:rsidRPr="00206162">
        <w:rPr>
          <w:rFonts w:ascii="黑体" w:eastAsia="黑体" w:hAnsi="黑体"/>
          <w:color w:val="000000"/>
          <w:kern w:val="0"/>
          <w:sz w:val="36"/>
          <w:szCs w:val="36"/>
        </w:rPr>
        <w:t>2015</w:t>
      </w:r>
      <w:r w:rsidRPr="00206162">
        <w:rPr>
          <w:rFonts w:ascii="黑体" w:eastAsia="黑体" w:hAnsi="黑体" w:hint="eastAsia"/>
          <w:color w:val="000000"/>
          <w:kern w:val="0"/>
          <w:sz w:val="36"/>
          <w:szCs w:val="36"/>
        </w:rPr>
        <w:t>年江苏省工程造价技能</w:t>
      </w:r>
      <w:r>
        <w:rPr>
          <w:rFonts w:ascii="黑体" w:eastAsia="黑体" w:hAnsi="黑体" w:hint="eastAsia"/>
          <w:color w:val="000000"/>
          <w:kern w:val="0"/>
          <w:sz w:val="36"/>
          <w:szCs w:val="36"/>
        </w:rPr>
        <w:t>竞</w:t>
      </w:r>
      <w:r w:rsidRPr="00206162">
        <w:rPr>
          <w:rFonts w:ascii="黑体" w:eastAsia="黑体" w:hAnsi="黑体" w:hint="eastAsia"/>
          <w:color w:val="000000"/>
          <w:kern w:val="0"/>
          <w:sz w:val="36"/>
          <w:szCs w:val="36"/>
        </w:rPr>
        <w:t>赛</w:t>
      </w:r>
    </w:p>
    <w:p w:rsidR="00016107" w:rsidRPr="00206162" w:rsidRDefault="00016107" w:rsidP="00EC63D5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市级</w:t>
      </w:r>
      <w:r>
        <w:rPr>
          <w:rFonts w:ascii="黑体" w:eastAsia="黑体" w:hint="eastAsia"/>
          <w:color w:val="000000"/>
          <w:kern w:val="0"/>
          <w:sz w:val="36"/>
          <w:szCs w:val="36"/>
        </w:rPr>
        <w:t>选拔赛参赛人员</w:t>
      </w:r>
      <w:r w:rsidRPr="00B01413">
        <w:rPr>
          <w:rFonts w:ascii="黑体" w:eastAsia="黑体" w:hint="eastAsia"/>
          <w:color w:val="000000"/>
          <w:kern w:val="0"/>
          <w:sz w:val="36"/>
          <w:szCs w:val="36"/>
        </w:rPr>
        <w:t>报名表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1"/>
        <w:gridCol w:w="1559"/>
        <w:gridCol w:w="856"/>
        <w:gridCol w:w="15"/>
        <w:gridCol w:w="840"/>
        <w:gridCol w:w="600"/>
        <w:gridCol w:w="7"/>
        <w:gridCol w:w="205"/>
        <w:gridCol w:w="891"/>
        <w:gridCol w:w="2504"/>
      </w:tblGrid>
      <w:tr w:rsidR="00016107" w:rsidRPr="005138D5" w:rsidTr="008578D2">
        <w:trPr>
          <w:trHeight w:val="624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6107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手</w:t>
            </w:r>
          </w:p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</w:t>
            </w:r>
            <w:r w:rsidRPr="005138D5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5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04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016107" w:rsidRPr="005138D5" w:rsidTr="008578D2">
        <w:trPr>
          <w:trHeight w:val="420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所在单位</w:t>
            </w:r>
          </w:p>
        </w:tc>
        <w:tc>
          <w:tcPr>
            <w:tcW w:w="497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016107" w:rsidRPr="005138D5" w:rsidTr="008578D2">
        <w:trPr>
          <w:trHeight w:val="195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16107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46A2F">
              <w:rPr>
                <w:rFonts w:hint="eastAsia"/>
                <w:sz w:val="24"/>
                <w:szCs w:val="24"/>
              </w:rPr>
              <w:t>身份</w:t>
            </w:r>
          </w:p>
          <w:p w:rsidR="00016107" w:rsidRPr="00D46A2F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46A2F">
              <w:rPr>
                <w:rFonts w:hint="eastAsia"/>
                <w:sz w:val="24"/>
                <w:szCs w:val="24"/>
              </w:rPr>
              <w:t>证号</w:t>
            </w:r>
          </w:p>
        </w:tc>
        <w:tc>
          <w:tcPr>
            <w:tcW w:w="24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16107" w:rsidRPr="00D46A2F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46A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016107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选手联系</w:t>
            </w:r>
          </w:p>
          <w:p w:rsidR="00016107" w:rsidRPr="00D46A2F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电话号码</w:t>
            </w:r>
          </w:p>
        </w:tc>
        <w:tc>
          <w:tcPr>
            <w:tcW w:w="109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016107" w:rsidRPr="005138D5" w:rsidTr="008578D2">
        <w:trPr>
          <w:trHeight w:val="1039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16107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造价员</w:t>
            </w:r>
          </w:p>
          <w:p w:rsidR="00016107" w:rsidRPr="00D46A2F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证书号</w:t>
            </w:r>
          </w:p>
        </w:tc>
        <w:tc>
          <w:tcPr>
            <w:tcW w:w="24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16107" w:rsidRPr="00D46A2F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016107" w:rsidRDefault="00016107" w:rsidP="008578D2">
            <w:pPr>
              <w:spacing w:line="48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证书关于</w:t>
            </w:r>
          </w:p>
          <w:p w:rsidR="00016107" w:rsidRPr="00D46A2F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专业和级别</w:t>
            </w:r>
          </w:p>
        </w:tc>
        <w:tc>
          <w:tcPr>
            <w:tcW w:w="3607" w:type="dxa"/>
            <w:gridSpan w:val="4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sz w:val="24"/>
                <w:szCs w:val="24"/>
              </w:rPr>
              <w:t xml:space="preserve"> </w:t>
            </w:r>
          </w:p>
        </w:tc>
      </w:tr>
      <w:tr w:rsidR="00016107" w:rsidRPr="005138D5" w:rsidTr="008578D2">
        <w:trPr>
          <w:trHeight w:val="2288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6107" w:rsidRPr="00D0030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00305">
              <w:rPr>
                <w:rFonts w:hint="eastAsia"/>
                <w:sz w:val="24"/>
                <w:szCs w:val="24"/>
              </w:rPr>
              <w:t>单位</w:t>
            </w:r>
          </w:p>
          <w:p w:rsidR="00016107" w:rsidRPr="00D0030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00305">
              <w:rPr>
                <w:rFonts w:hint="eastAsia"/>
                <w:sz w:val="24"/>
                <w:szCs w:val="24"/>
              </w:rPr>
              <w:t>推荐</w:t>
            </w:r>
          </w:p>
          <w:p w:rsidR="00016107" w:rsidRPr="00D0030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00305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16107" w:rsidRPr="00D00305" w:rsidRDefault="00016107" w:rsidP="008578D2">
            <w:pPr>
              <w:spacing w:line="480" w:lineRule="auto"/>
              <w:rPr>
                <w:sz w:val="24"/>
                <w:szCs w:val="24"/>
              </w:rPr>
            </w:pPr>
          </w:p>
          <w:p w:rsidR="00016107" w:rsidRPr="00D00305" w:rsidRDefault="00016107" w:rsidP="008578D2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 w:rsidRPr="00D00305">
              <w:rPr>
                <w:rFonts w:hint="eastAsia"/>
                <w:sz w:val="24"/>
                <w:szCs w:val="24"/>
              </w:rPr>
              <w:t>盖</w:t>
            </w:r>
            <w:r w:rsidRPr="00D00305">
              <w:rPr>
                <w:sz w:val="24"/>
                <w:szCs w:val="24"/>
              </w:rPr>
              <w:t xml:space="preserve">  </w:t>
            </w:r>
            <w:r w:rsidRPr="00D00305">
              <w:rPr>
                <w:rFonts w:hint="eastAsia"/>
                <w:sz w:val="24"/>
                <w:szCs w:val="24"/>
              </w:rPr>
              <w:t>章</w:t>
            </w:r>
            <w:r w:rsidRPr="00D00305">
              <w:rPr>
                <w:sz w:val="24"/>
                <w:szCs w:val="24"/>
              </w:rPr>
              <w:t xml:space="preserve">      </w:t>
            </w:r>
          </w:p>
          <w:p w:rsidR="00016107" w:rsidRPr="00D0030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00305">
              <w:rPr>
                <w:sz w:val="24"/>
                <w:szCs w:val="24"/>
              </w:rPr>
              <w:t xml:space="preserve">                                        </w:t>
            </w:r>
            <w:r w:rsidRPr="00D00305">
              <w:rPr>
                <w:rFonts w:hint="eastAsia"/>
                <w:sz w:val="24"/>
                <w:szCs w:val="24"/>
              </w:rPr>
              <w:t>年</w:t>
            </w:r>
            <w:r w:rsidRPr="00D00305">
              <w:rPr>
                <w:sz w:val="24"/>
                <w:szCs w:val="24"/>
              </w:rPr>
              <w:t xml:space="preserve">   </w:t>
            </w:r>
            <w:r w:rsidRPr="00D00305">
              <w:rPr>
                <w:rFonts w:hint="eastAsia"/>
                <w:sz w:val="24"/>
                <w:szCs w:val="24"/>
              </w:rPr>
              <w:t>月</w:t>
            </w:r>
            <w:r w:rsidRPr="00D00305">
              <w:rPr>
                <w:sz w:val="24"/>
                <w:szCs w:val="24"/>
              </w:rPr>
              <w:t xml:space="preserve">   </w:t>
            </w:r>
            <w:r w:rsidRPr="00D00305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16107" w:rsidRPr="005138D5" w:rsidTr="008578D2">
        <w:trPr>
          <w:trHeight w:val="1946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6107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D00305">
              <w:rPr>
                <w:rFonts w:hint="eastAsia"/>
                <w:sz w:val="24"/>
                <w:szCs w:val="24"/>
              </w:rPr>
              <w:t>市级</w:t>
            </w:r>
            <w:r>
              <w:rPr>
                <w:rFonts w:hint="eastAsia"/>
                <w:sz w:val="24"/>
                <w:szCs w:val="24"/>
              </w:rPr>
              <w:t>组</w:t>
            </w:r>
          </w:p>
          <w:p w:rsidR="00016107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委会审</w:t>
            </w:r>
          </w:p>
          <w:p w:rsidR="00016107" w:rsidRPr="00D0030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核</w:t>
            </w:r>
            <w:r w:rsidRPr="00D00305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47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016107" w:rsidRPr="00D00305" w:rsidRDefault="00016107" w:rsidP="008578D2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 w:rsidRPr="00D00305">
              <w:rPr>
                <w:rFonts w:hint="eastAsia"/>
                <w:sz w:val="24"/>
                <w:szCs w:val="24"/>
              </w:rPr>
              <w:t>盖</w:t>
            </w:r>
            <w:r w:rsidRPr="00D00305">
              <w:rPr>
                <w:sz w:val="24"/>
                <w:szCs w:val="24"/>
              </w:rPr>
              <w:t xml:space="preserve">  </w:t>
            </w:r>
            <w:r w:rsidRPr="00D00305">
              <w:rPr>
                <w:rFonts w:hint="eastAsia"/>
                <w:sz w:val="24"/>
                <w:szCs w:val="24"/>
              </w:rPr>
              <w:t>章</w:t>
            </w:r>
            <w:r w:rsidRPr="00D00305">
              <w:rPr>
                <w:sz w:val="24"/>
                <w:szCs w:val="24"/>
              </w:rPr>
              <w:t xml:space="preserve">      </w:t>
            </w:r>
          </w:p>
          <w:p w:rsidR="00016107" w:rsidRPr="00D00305" w:rsidRDefault="00016107" w:rsidP="008578D2">
            <w:pPr>
              <w:wordWrap w:val="0"/>
              <w:spacing w:line="480" w:lineRule="auto"/>
              <w:jc w:val="right"/>
              <w:rPr>
                <w:sz w:val="24"/>
                <w:szCs w:val="24"/>
              </w:rPr>
            </w:pPr>
            <w:r w:rsidRPr="00D00305">
              <w:rPr>
                <w:rFonts w:hint="eastAsia"/>
                <w:sz w:val="24"/>
                <w:szCs w:val="24"/>
              </w:rPr>
              <w:t>年</w:t>
            </w:r>
            <w:r w:rsidRPr="00D00305">
              <w:rPr>
                <w:sz w:val="24"/>
                <w:szCs w:val="24"/>
              </w:rPr>
              <w:t xml:space="preserve">   </w:t>
            </w:r>
            <w:r w:rsidRPr="00D00305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</w:t>
            </w:r>
            <w:r w:rsidRPr="00D00305">
              <w:rPr>
                <w:sz w:val="24"/>
                <w:szCs w:val="24"/>
              </w:rPr>
              <w:t xml:space="preserve"> </w:t>
            </w:r>
          </w:p>
        </w:tc>
      </w:tr>
      <w:tr w:rsidR="00016107" w:rsidRPr="005138D5" w:rsidTr="008578D2">
        <w:trPr>
          <w:trHeight w:val="1717"/>
        </w:trPr>
        <w:tc>
          <w:tcPr>
            <w:tcW w:w="127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5138D5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477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016107" w:rsidRPr="005138D5" w:rsidRDefault="00016107" w:rsidP="008578D2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</w:tbl>
    <w:p w:rsidR="00016107" w:rsidRDefault="00016107" w:rsidP="00EC63D5">
      <w:pPr>
        <w:wordWrap w:val="0"/>
        <w:ind w:right="840"/>
      </w:pPr>
    </w:p>
    <w:p w:rsidR="00016107" w:rsidRDefault="00016107" w:rsidP="008578D2">
      <w:pPr>
        <w:wordWrap w:val="0"/>
        <w:ind w:left="31680" w:right="206" w:hangingChars="200" w:firstLine="31680"/>
      </w:pPr>
      <w:r>
        <w:rPr>
          <w:rFonts w:hint="eastAsia"/>
        </w:rPr>
        <w:t>注：</w:t>
      </w:r>
      <w:r>
        <w:t>2</w:t>
      </w:r>
      <w:r>
        <w:rPr>
          <w:rFonts w:hint="eastAsia"/>
        </w:rPr>
        <w:t>寸近期免冠彩色照片</w:t>
      </w:r>
      <w:r>
        <w:t>2</w:t>
      </w:r>
      <w:r>
        <w:rPr>
          <w:rFonts w:hint="eastAsia"/>
        </w:rPr>
        <w:t>张，一张贴报名表，另一张背面写上姓名用于制作市级选拔赛选手入场证。</w:t>
      </w:r>
    </w:p>
    <w:p w:rsidR="00016107" w:rsidRPr="00A4023A" w:rsidRDefault="00016107" w:rsidP="00E6455A">
      <w:pPr>
        <w:wordWrap w:val="0"/>
        <w:ind w:right="206" w:firstLineChars="150" w:firstLine="31680"/>
      </w:pPr>
    </w:p>
    <w:sectPr w:rsidR="00016107" w:rsidRPr="00A4023A" w:rsidSect="009C42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107" w:rsidRDefault="00016107" w:rsidP="00045688">
      <w:r>
        <w:separator/>
      </w:r>
    </w:p>
  </w:endnote>
  <w:endnote w:type="continuationSeparator" w:id="0">
    <w:p w:rsidR="00016107" w:rsidRDefault="00016107" w:rsidP="00045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07" w:rsidRDefault="000161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07" w:rsidRDefault="000161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07" w:rsidRDefault="000161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107" w:rsidRDefault="00016107" w:rsidP="00045688">
      <w:r>
        <w:separator/>
      </w:r>
    </w:p>
  </w:footnote>
  <w:footnote w:type="continuationSeparator" w:id="0">
    <w:p w:rsidR="00016107" w:rsidRDefault="00016107" w:rsidP="000456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07" w:rsidRDefault="000161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07" w:rsidRDefault="00016107" w:rsidP="008578D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07" w:rsidRDefault="000161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1107"/>
    <w:rsid w:val="00016107"/>
    <w:rsid w:val="00017970"/>
    <w:rsid w:val="00045688"/>
    <w:rsid w:val="000A1CF1"/>
    <w:rsid w:val="000B683B"/>
    <w:rsid w:val="000C1107"/>
    <w:rsid w:val="000C3C09"/>
    <w:rsid w:val="000C5246"/>
    <w:rsid w:val="000D5BC3"/>
    <w:rsid w:val="00103FD8"/>
    <w:rsid w:val="00131EEC"/>
    <w:rsid w:val="001420CA"/>
    <w:rsid w:val="00206162"/>
    <w:rsid w:val="002562F3"/>
    <w:rsid w:val="002C6325"/>
    <w:rsid w:val="002E32BC"/>
    <w:rsid w:val="002F7C31"/>
    <w:rsid w:val="00354034"/>
    <w:rsid w:val="00356EEB"/>
    <w:rsid w:val="00385758"/>
    <w:rsid w:val="003C7988"/>
    <w:rsid w:val="003F6402"/>
    <w:rsid w:val="00420FAE"/>
    <w:rsid w:val="004342B5"/>
    <w:rsid w:val="004D1553"/>
    <w:rsid w:val="005138D5"/>
    <w:rsid w:val="005814B7"/>
    <w:rsid w:val="00593CB2"/>
    <w:rsid w:val="00596BC2"/>
    <w:rsid w:val="005C668B"/>
    <w:rsid w:val="00614297"/>
    <w:rsid w:val="00654BC5"/>
    <w:rsid w:val="00715BFC"/>
    <w:rsid w:val="007273BD"/>
    <w:rsid w:val="00734E9A"/>
    <w:rsid w:val="00751831"/>
    <w:rsid w:val="0079665B"/>
    <w:rsid w:val="007A6FA4"/>
    <w:rsid w:val="007B3FEF"/>
    <w:rsid w:val="00836024"/>
    <w:rsid w:val="008578D2"/>
    <w:rsid w:val="008777F9"/>
    <w:rsid w:val="008C6DDE"/>
    <w:rsid w:val="0093206F"/>
    <w:rsid w:val="00970EB7"/>
    <w:rsid w:val="00971570"/>
    <w:rsid w:val="00985E8A"/>
    <w:rsid w:val="009C4231"/>
    <w:rsid w:val="00A4023A"/>
    <w:rsid w:val="00AD7620"/>
    <w:rsid w:val="00AE3069"/>
    <w:rsid w:val="00AF46E1"/>
    <w:rsid w:val="00B01413"/>
    <w:rsid w:val="00B51D74"/>
    <w:rsid w:val="00BA5CAF"/>
    <w:rsid w:val="00BB1ABE"/>
    <w:rsid w:val="00BC2E72"/>
    <w:rsid w:val="00BE55FA"/>
    <w:rsid w:val="00C24446"/>
    <w:rsid w:val="00C64BAA"/>
    <w:rsid w:val="00CD52C6"/>
    <w:rsid w:val="00D00305"/>
    <w:rsid w:val="00D106A3"/>
    <w:rsid w:val="00D2628E"/>
    <w:rsid w:val="00D370EE"/>
    <w:rsid w:val="00D46A2F"/>
    <w:rsid w:val="00D63691"/>
    <w:rsid w:val="00DB7F87"/>
    <w:rsid w:val="00DD378D"/>
    <w:rsid w:val="00E107FB"/>
    <w:rsid w:val="00E6455A"/>
    <w:rsid w:val="00EC63D5"/>
    <w:rsid w:val="00F04731"/>
    <w:rsid w:val="00F76C83"/>
    <w:rsid w:val="00F806CA"/>
    <w:rsid w:val="00F828FA"/>
    <w:rsid w:val="00F902D5"/>
    <w:rsid w:val="00F97ADE"/>
    <w:rsid w:val="00FD0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73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C110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45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568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45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568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1</Pages>
  <Words>40</Words>
  <Characters>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2014-10-03T04:23:00Z</dcterms:created>
  <dcterms:modified xsi:type="dcterms:W3CDTF">2015-06-02T06:19:00Z</dcterms:modified>
</cp:coreProperties>
</file>